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BA" w:rsidRPr="00230B1D" w:rsidRDefault="00F710BA" w:rsidP="00E309D0">
      <w:pPr>
        <w:tabs>
          <w:tab w:val="left" w:pos="851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bookmarkStart w:id="0" w:name="_Toc348969517"/>
      <w:r w:rsidRPr="006973B9">
        <w:rPr>
          <w:rFonts w:ascii="Times New Roman" w:hAnsi="Times New Roman"/>
          <w:sz w:val="28"/>
          <w:szCs w:val="28"/>
          <w:lang w:val="kk-KZ"/>
        </w:rPr>
        <w:t>Приложение</w:t>
      </w:r>
      <w:r w:rsidR="00E76766" w:rsidRPr="00230B1D">
        <w:rPr>
          <w:rFonts w:ascii="Times New Roman" w:hAnsi="Times New Roman"/>
          <w:sz w:val="28"/>
          <w:szCs w:val="28"/>
          <w:lang w:val="ru-RU"/>
        </w:rPr>
        <w:t xml:space="preserve"> 79</w:t>
      </w:r>
    </w:p>
    <w:p w:rsidR="00F710BA" w:rsidRPr="006973B9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F710BA" w:rsidRPr="006973B9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F710BA" w:rsidRPr="006973B9" w:rsidRDefault="00585B98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1" w:name="_GoBack"/>
      <w:bookmarkEnd w:id="1"/>
      <w:r w:rsidR="00513096" w:rsidRPr="00513096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F710BA" w:rsidRPr="006973B9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F710BA" w:rsidRPr="00230B1D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E76766" w:rsidRPr="00230B1D">
        <w:rPr>
          <w:rFonts w:ascii="Times New Roman" w:hAnsi="Times New Roman"/>
          <w:sz w:val="28"/>
          <w:szCs w:val="28"/>
          <w:lang w:val="ru-RU"/>
        </w:rPr>
        <w:t>519</w:t>
      </w:r>
    </w:p>
    <w:p w:rsidR="00F710BA" w:rsidRPr="006973B9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F710BA" w:rsidRPr="006973B9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F710BA" w:rsidRPr="006973B9" w:rsidRDefault="00F710BA" w:rsidP="00E309D0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 w:rsidR="00B83BC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973B9">
        <w:rPr>
          <w:rFonts w:ascii="Times New Roman" w:hAnsi="Times New Roman"/>
          <w:sz w:val="28"/>
          <w:szCs w:val="28"/>
          <w:lang w:val="kk-KZ"/>
        </w:rPr>
        <w:t>115</w:t>
      </w:r>
    </w:p>
    <w:p w:rsidR="00957D3C" w:rsidRPr="00E76766" w:rsidRDefault="00957D3C" w:rsidP="00E76766">
      <w:pPr>
        <w:pStyle w:val="afc"/>
        <w:spacing w:line="240" w:lineRule="auto"/>
        <w:ind w:left="0"/>
        <w:jc w:val="center"/>
        <w:rPr>
          <w:szCs w:val="28"/>
          <w:lang w:val="ru-RU"/>
        </w:rPr>
      </w:pPr>
    </w:p>
    <w:p w:rsidR="00B83BC1" w:rsidRPr="00E76766" w:rsidRDefault="00B83BC1" w:rsidP="00E76766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A2346" w:rsidRPr="00E76766" w:rsidRDefault="00957D3C" w:rsidP="00E76766">
      <w:pPr>
        <w:pStyle w:val="afc"/>
        <w:spacing w:line="240" w:lineRule="auto"/>
        <w:ind w:left="0"/>
        <w:jc w:val="center"/>
        <w:rPr>
          <w:szCs w:val="28"/>
          <w:lang w:val="kk-KZ"/>
        </w:rPr>
      </w:pPr>
      <w:r w:rsidRPr="00E76766">
        <w:rPr>
          <w:szCs w:val="28"/>
          <w:lang w:val="kk-KZ"/>
        </w:rPr>
        <w:t>Типовая учебная программа</w:t>
      </w:r>
    </w:p>
    <w:p w:rsidR="00957D3C" w:rsidRPr="00E76766" w:rsidRDefault="00957D3C" w:rsidP="00E76766">
      <w:pPr>
        <w:pStyle w:val="afc"/>
        <w:spacing w:line="240" w:lineRule="auto"/>
        <w:ind w:left="0"/>
        <w:jc w:val="center"/>
        <w:rPr>
          <w:szCs w:val="28"/>
          <w:lang w:val="kk-KZ"/>
        </w:rPr>
      </w:pPr>
      <w:r w:rsidRPr="00E76766">
        <w:rPr>
          <w:szCs w:val="28"/>
          <w:lang w:val="kk-KZ"/>
        </w:rPr>
        <w:t xml:space="preserve">по </w:t>
      </w:r>
      <w:r w:rsidR="00EA2346" w:rsidRPr="00E76766">
        <w:rPr>
          <w:szCs w:val="28"/>
          <w:lang w:val="kk-KZ"/>
        </w:rPr>
        <w:t xml:space="preserve">учебному </w:t>
      </w:r>
      <w:r w:rsidRPr="00E76766">
        <w:rPr>
          <w:szCs w:val="28"/>
          <w:lang w:val="kk-KZ"/>
        </w:rPr>
        <w:t>предмету «</w:t>
      </w:r>
      <w:r w:rsidR="00F90CB4" w:rsidRPr="00E76766">
        <w:rPr>
          <w:szCs w:val="28"/>
          <w:lang w:val="kk-KZ"/>
        </w:rPr>
        <w:t>Информати</w:t>
      </w:r>
      <w:r w:rsidRPr="00E76766">
        <w:rPr>
          <w:szCs w:val="28"/>
          <w:lang w:val="kk-KZ"/>
        </w:rPr>
        <w:t>ка»</w:t>
      </w:r>
      <w:r w:rsidR="00EA2346" w:rsidRPr="00E76766">
        <w:rPr>
          <w:szCs w:val="28"/>
          <w:lang w:val="kk-KZ"/>
        </w:rPr>
        <w:t xml:space="preserve"> </w:t>
      </w:r>
      <w:r w:rsidRPr="00E76766">
        <w:rPr>
          <w:szCs w:val="28"/>
          <w:lang w:val="kk-KZ"/>
        </w:rPr>
        <w:t xml:space="preserve">для </w:t>
      </w:r>
      <w:r w:rsidR="00B81CF7" w:rsidRPr="00E76766">
        <w:rPr>
          <w:szCs w:val="28"/>
          <w:lang w:val="kk-KZ"/>
        </w:rPr>
        <w:t>об</w:t>
      </w:r>
      <w:r w:rsidR="009E4645" w:rsidRPr="00E76766">
        <w:rPr>
          <w:szCs w:val="28"/>
          <w:lang w:val="kk-KZ"/>
        </w:rPr>
        <w:t>уча</w:t>
      </w:r>
      <w:r w:rsidR="00B81CF7" w:rsidRPr="00E76766">
        <w:rPr>
          <w:szCs w:val="28"/>
          <w:lang w:val="kk-KZ"/>
        </w:rPr>
        <w:t>ю</w:t>
      </w:r>
      <w:r w:rsidR="009E4645" w:rsidRPr="00E76766">
        <w:rPr>
          <w:szCs w:val="28"/>
          <w:lang w:val="kk-KZ"/>
        </w:rPr>
        <w:t xml:space="preserve">щихся с легкой умственной отсталостью </w:t>
      </w:r>
      <w:r w:rsidR="009B2A62" w:rsidRPr="00E76766">
        <w:rPr>
          <w:szCs w:val="28"/>
          <w:lang w:val="kk-KZ"/>
        </w:rPr>
        <w:t>8</w:t>
      </w:r>
      <w:r w:rsidRPr="00E76766">
        <w:rPr>
          <w:szCs w:val="28"/>
          <w:lang w:val="kk-KZ"/>
        </w:rPr>
        <w:t>-</w:t>
      </w:r>
      <w:r w:rsidR="00C7713D" w:rsidRPr="00E76766">
        <w:rPr>
          <w:szCs w:val="28"/>
          <w:lang w:val="kk-KZ"/>
        </w:rPr>
        <w:t>10</w:t>
      </w:r>
      <w:r w:rsidRPr="00E76766">
        <w:rPr>
          <w:szCs w:val="28"/>
          <w:lang w:val="kk-KZ"/>
        </w:rPr>
        <w:t xml:space="preserve"> классов</w:t>
      </w:r>
      <w:r w:rsidR="00EA2346" w:rsidRPr="00E76766">
        <w:rPr>
          <w:szCs w:val="28"/>
          <w:lang w:val="kk-KZ"/>
        </w:rPr>
        <w:t xml:space="preserve"> </w:t>
      </w:r>
      <w:r w:rsidR="009B2A62" w:rsidRPr="00E76766">
        <w:rPr>
          <w:szCs w:val="28"/>
          <w:lang w:val="kk-KZ"/>
        </w:rPr>
        <w:t xml:space="preserve">по </w:t>
      </w:r>
      <w:r w:rsidR="0057000D" w:rsidRPr="00E76766">
        <w:rPr>
          <w:szCs w:val="28"/>
          <w:lang w:val="kk-KZ"/>
        </w:rPr>
        <w:t>обновленному содержанию</w:t>
      </w:r>
    </w:p>
    <w:p w:rsidR="0085091C" w:rsidRPr="00230B1D" w:rsidRDefault="0085091C" w:rsidP="00E76766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6766" w:rsidRPr="00230B1D" w:rsidRDefault="00E76766" w:rsidP="00E76766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7D3C" w:rsidRPr="00E76766" w:rsidRDefault="00821956" w:rsidP="00E76766">
      <w:pPr>
        <w:pStyle w:val="afc"/>
        <w:spacing w:line="240" w:lineRule="auto"/>
        <w:ind w:left="0"/>
        <w:jc w:val="center"/>
        <w:rPr>
          <w:szCs w:val="28"/>
          <w:lang w:val="kk-KZ"/>
        </w:rPr>
      </w:pPr>
      <w:r w:rsidRPr="00E76766">
        <w:rPr>
          <w:szCs w:val="28"/>
          <w:lang w:val="kk-KZ"/>
        </w:rPr>
        <w:t xml:space="preserve">Глава </w:t>
      </w:r>
      <w:r w:rsidR="00957D3C" w:rsidRPr="00E76766">
        <w:rPr>
          <w:szCs w:val="28"/>
          <w:lang w:val="kk-KZ"/>
        </w:rPr>
        <w:t>1</w:t>
      </w:r>
      <w:r w:rsidR="002E1522" w:rsidRPr="00E76766">
        <w:rPr>
          <w:szCs w:val="28"/>
          <w:lang w:val="kk-KZ"/>
        </w:rPr>
        <w:t>.</w:t>
      </w:r>
      <w:r w:rsidR="000E3CA6" w:rsidRPr="00E76766">
        <w:rPr>
          <w:szCs w:val="28"/>
          <w:lang w:val="kk-KZ"/>
        </w:rPr>
        <w:t xml:space="preserve"> Общие положения</w:t>
      </w:r>
    </w:p>
    <w:p w:rsidR="002E2B27" w:rsidRPr="00E76766" w:rsidRDefault="002E2B27" w:rsidP="00E76766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3273E" w:rsidRPr="0095310A" w:rsidRDefault="0095310A" w:rsidP="0095310A">
      <w:pPr>
        <w:pStyle w:val="ab"/>
        <w:rPr>
          <w:lang w:val="kk-KZ"/>
        </w:rPr>
      </w:pPr>
      <w:r>
        <w:rPr>
          <w:lang w:val="kk-KZ"/>
        </w:rPr>
        <w:t>1.</w:t>
      </w:r>
      <w:r w:rsidR="0023273E">
        <w:rPr>
          <w:lang w:val="kk-KZ"/>
        </w:rPr>
        <w:t xml:space="preserve"> </w:t>
      </w:r>
      <w:r>
        <w:t>Типовая учебная программа</w:t>
      </w:r>
      <w:r>
        <w:rPr>
          <w:lang w:val="kk-KZ"/>
        </w:rPr>
        <w:t xml:space="preserve"> </w:t>
      </w:r>
      <w:r>
        <w:t>по учебному предмету «Информатика» для обучающихся с легкой умственной отсталостью 8-10 классов по обновленному содержанию</w:t>
      </w:r>
      <w:r>
        <w:rPr>
          <w:lang w:val="kk-KZ"/>
        </w:rPr>
        <w:t xml:space="preserve"> </w:t>
      </w:r>
      <w:r w:rsidRPr="0095310A">
        <w:rPr>
          <w:lang w:val="kk-KZ"/>
        </w:rPr>
        <w:t xml:space="preserve">(далее – Программа) разработана в соответствии с подпунктом </w:t>
      </w:r>
      <w:r>
        <w:rPr>
          <w:lang w:val="kk-KZ"/>
        </w:rPr>
        <w:br/>
      </w:r>
      <w:r w:rsidRPr="0095310A">
        <w:rPr>
          <w:lang w:val="kk-KZ"/>
        </w:rPr>
        <w:t xml:space="preserve">6) статьи 5 Закона Республики Казахстан от 27 июля 2007 года </w:t>
      </w:r>
      <w:r>
        <w:rPr>
          <w:lang w:val="kk-KZ"/>
        </w:rPr>
        <w:br/>
      </w:r>
      <w:r w:rsidRPr="0095310A">
        <w:rPr>
          <w:lang w:val="kk-KZ"/>
        </w:rPr>
        <w:t>«Об образовании»</w:t>
      </w:r>
      <w:r>
        <w:rPr>
          <w:lang w:val="kk-KZ"/>
        </w:rPr>
        <w:t>.</w:t>
      </w:r>
    </w:p>
    <w:p w:rsidR="0023273E" w:rsidRDefault="001B25EB" w:rsidP="0095310A">
      <w:pPr>
        <w:pStyle w:val="ab"/>
        <w:rPr>
          <w:lang w:val="kk-KZ"/>
        </w:rPr>
      </w:pPr>
      <w:r>
        <w:rPr>
          <w:lang w:val="kk-KZ"/>
        </w:rPr>
        <w:t>2</w:t>
      </w:r>
      <w:r w:rsidR="0023273E">
        <w:rPr>
          <w:lang w:val="kk-KZ"/>
        </w:rPr>
        <w:t xml:space="preserve">. </w:t>
      </w:r>
      <w:r w:rsidR="00821956" w:rsidRPr="00755188">
        <w:t xml:space="preserve">Целью изучения учебного предмета «Информатика» является обеспечение </w:t>
      </w:r>
      <w:r w:rsidR="00821956">
        <w:t xml:space="preserve">обучающихся </w:t>
      </w:r>
      <w:r w:rsidR="00821956" w:rsidRPr="00755188">
        <w:t xml:space="preserve"> базовыми знаниями, умениями и навыками работы с современными информационными технологиями для их эффективного использования.</w:t>
      </w:r>
    </w:p>
    <w:p w:rsidR="0023273E" w:rsidRDefault="001B25EB" w:rsidP="0095310A">
      <w:pPr>
        <w:pStyle w:val="ab"/>
        <w:rPr>
          <w:lang w:val="kk-KZ"/>
        </w:rPr>
      </w:pPr>
      <w:r>
        <w:rPr>
          <w:lang w:val="kk-KZ"/>
        </w:rPr>
        <w:t>3</w:t>
      </w:r>
      <w:r w:rsidR="0023273E">
        <w:rPr>
          <w:lang w:val="kk-KZ"/>
        </w:rPr>
        <w:t xml:space="preserve">. </w:t>
      </w:r>
      <w:r w:rsidR="00821956" w:rsidRPr="00755188">
        <w:t>Основные задачи:</w:t>
      </w:r>
    </w:p>
    <w:p w:rsidR="0023273E" w:rsidRDefault="0023273E" w:rsidP="0095310A">
      <w:pPr>
        <w:pStyle w:val="ab"/>
        <w:rPr>
          <w:lang w:val="kk-KZ"/>
        </w:rPr>
      </w:pPr>
      <w:r>
        <w:rPr>
          <w:lang w:val="kk-KZ"/>
        </w:rPr>
        <w:t xml:space="preserve">1) </w:t>
      </w:r>
      <w:r w:rsidR="00821956">
        <w:t>ф</w:t>
      </w:r>
      <w:r w:rsidR="00821956" w:rsidRPr="00A7495D">
        <w:t>ормирова</w:t>
      </w:r>
      <w:r>
        <w:t>ть</w:t>
      </w:r>
      <w:r w:rsidR="00821956" w:rsidRPr="00A7495D">
        <w:t xml:space="preserve"> </w:t>
      </w:r>
      <w:r w:rsidR="00821956">
        <w:t>представления о видах и</w:t>
      </w:r>
      <w:r w:rsidR="00821956" w:rsidRPr="00A7495D">
        <w:t>нформаци</w:t>
      </w:r>
      <w:r w:rsidR="00821956">
        <w:t>и и способах ее использования</w:t>
      </w:r>
      <w:r w:rsidR="00821956" w:rsidRPr="00A7495D">
        <w:t xml:space="preserve"> в раз</w:t>
      </w:r>
      <w:r w:rsidR="00821956">
        <w:t>лич</w:t>
      </w:r>
      <w:r w:rsidR="00821956" w:rsidRPr="00A7495D">
        <w:t>ных сферах человеческой деятельности;</w:t>
      </w:r>
    </w:p>
    <w:p w:rsidR="0023273E" w:rsidRDefault="0023273E" w:rsidP="0095310A">
      <w:pPr>
        <w:pStyle w:val="ab"/>
        <w:rPr>
          <w:lang w:val="kk-KZ"/>
        </w:rPr>
      </w:pPr>
      <w:r>
        <w:rPr>
          <w:lang w:val="kk-KZ"/>
        </w:rPr>
        <w:t xml:space="preserve">2) </w:t>
      </w:r>
      <w:r w:rsidR="00821956">
        <w:t xml:space="preserve">формировать </w:t>
      </w:r>
      <w:r w:rsidR="00821956" w:rsidRPr="00A7495D">
        <w:t>базовы</w:t>
      </w:r>
      <w:r w:rsidR="00821956">
        <w:t>е</w:t>
      </w:r>
      <w:r w:rsidR="00821956" w:rsidRPr="00A7495D">
        <w:t xml:space="preserve"> </w:t>
      </w:r>
      <w:r w:rsidR="00821956">
        <w:t xml:space="preserve">умения и навыки </w:t>
      </w:r>
      <w:r w:rsidR="00821956" w:rsidRPr="00A7495D">
        <w:t xml:space="preserve">работы </w:t>
      </w:r>
      <w:r w:rsidR="00821956">
        <w:t xml:space="preserve">с персональным </w:t>
      </w:r>
      <w:r w:rsidR="00821956" w:rsidRPr="00A7495D">
        <w:t>компьютеро</w:t>
      </w:r>
      <w:r w:rsidR="00821956">
        <w:t xml:space="preserve">м, различными </w:t>
      </w:r>
      <w:r w:rsidR="00821956" w:rsidRPr="00A7495D">
        <w:t>программн</w:t>
      </w:r>
      <w:r w:rsidR="00821956">
        <w:t xml:space="preserve">ыми </w:t>
      </w:r>
      <w:r w:rsidR="00821956" w:rsidRPr="00A7495D">
        <w:t>приложения</w:t>
      </w:r>
      <w:r w:rsidR="00821956">
        <w:t>ми</w:t>
      </w:r>
      <w:r w:rsidR="00821956" w:rsidRPr="00A7495D">
        <w:t xml:space="preserve">; </w:t>
      </w:r>
    </w:p>
    <w:p w:rsidR="0023273E" w:rsidRDefault="0023273E" w:rsidP="0095310A">
      <w:pPr>
        <w:pStyle w:val="ab"/>
        <w:rPr>
          <w:lang w:val="kk-KZ"/>
        </w:rPr>
      </w:pPr>
      <w:r>
        <w:rPr>
          <w:lang w:val="kk-KZ"/>
        </w:rPr>
        <w:t>3)</w:t>
      </w:r>
      <w:r w:rsidR="00821956">
        <w:t xml:space="preserve"> формировать навык применения информационно-коммуникационных средств в повседневной жизни</w:t>
      </w:r>
      <w:r w:rsidR="00821956" w:rsidRPr="00A7495D">
        <w:t>;</w:t>
      </w:r>
    </w:p>
    <w:p w:rsidR="0023273E" w:rsidRDefault="0023273E" w:rsidP="0095310A">
      <w:pPr>
        <w:pStyle w:val="ab"/>
        <w:rPr>
          <w:lang w:val="kk-KZ"/>
        </w:rPr>
      </w:pPr>
      <w:r>
        <w:rPr>
          <w:lang w:val="kk-KZ"/>
        </w:rPr>
        <w:t xml:space="preserve">4) </w:t>
      </w:r>
      <w:r w:rsidR="00821956" w:rsidRPr="008E6942">
        <w:t xml:space="preserve">развивать познавательные процессы </w:t>
      </w:r>
      <w:r w:rsidR="00821956">
        <w:t>(внимание, слуховую и зрительную память, наглядно-образное и словесно-логичес</w:t>
      </w:r>
      <w:r>
        <w:t>кое мышление, воображение</w:t>
      </w:r>
      <w:r w:rsidR="00821956">
        <w:t xml:space="preserve">) </w:t>
      </w:r>
      <w:r w:rsidR="00821956" w:rsidRPr="008E6942">
        <w:t>с использованием ком</w:t>
      </w:r>
      <w:r>
        <w:t>пьютерных игр</w:t>
      </w:r>
      <w:r>
        <w:rPr>
          <w:lang w:val="kk-KZ"/>
        </w:rPr>
        <w:t>;</w:t>
      </w:r>
    </w:p>
    <w:p w:rsidR="0023273E" w:rsidRDefault="0023273E" w:rsidP="0095310A">
      <w:pPr>
        <w:pStyle w:val="ab"/>
        <w:rPr>
          <w:lang w:val="kk-KZ"/>
        </w:rPr>
      </w:pPr>
      <w:r>
        <w:rPr>
          <w:lang w:val="kk-KZ"/>
        </w:rPr>
        <w:t xml:space="preserve">5) </w:t>
      </w:r>
      <w:r w:rsidR="00821956" w:rsidRPr="00A7495D">
        <w:t>формирова</w:t>
      </w:r>
      <w:r w:rsidR="00821956">
        <w:t xml:space="preserve">ть основы </w:t>
      </w:r>
      <w:r w:rsidR="00821956" w:rsidRPr="00A7495D">
        <w:t>информационн</w:t>
      </w:r>
      <w:r w:rsidR="00821956">
        <w:t>ой</w:t>
      </w:r>
      <w:r w:rsidR="00821956" w:rsidRPr="00A7495D">
        <w:t xml:space="preserve"> культур</w:t>
      </w:r>
      <w:r w:rsidR="00821956">
        <w:t>ы</w:t>
      </w:r>
      <w:r w:rsidR="00821956" w:rsidRPr="00A7495D">
        <w:t xml:space="preserve"> – </w:t>
      </w:r>
      <w:r w:rsidR="00821956">
        <w:t xml:space="preserve">соблюдение </w:t>
      </w:r>
      <w:r w:rsidR="00821956" w:rsidRPr="00A7495D">
        <w:t>общеприняты</w:t>
      </w:r>
      <w:r w:rsidR="00821956">
        <w:t>х</w:t>
      </w:r>
      <w:r w:rsidR="00821956" w:rsidRPr="00A7495D">
        <w:t xml:space="preserve"> правил</w:t>
      </w:r>
      <w:r w:rsidR="00821956">
        <w:t xml:space="preserve"> применения средств </w:t>
      </w:r>
      <w:r>
        <w:rPr>
          <w:lang w:val="kk-KZ"/>
        </w:rPr>
        <w:t xml:space="preserve">информационно-коммуникационных технологий (далее – </w:t>
      </w:r>
      <w:r w:rsidR="00821956">
        <w:t>ИКТ</w:t>
      </w:r>
      <w:r>
        <w:rPr>
          <w:lang w:val="kk-KZ"/>
        </w:rPr>
        <w:t>)</w:t>
      </w:r>
      <w:r w:rsidR="00821956">
        <w:t>, воспитание ответственного и избирательного отношения к полученной информации</w:t>
      </w:r>
      <w:r>
        <w:rPr>
          <w:lang w:val="kk-KZ"/>
        </w:rPr>
        <w:t>.</w:t>
      </w:r>
    </w:p>
    <w:bookmarkEnd w:id="0"/>
    <w:p w:rsidR="00E76766" w:rsidRDefault="00E76766" w:rsidP="0095310A">
      <w:pPr>
        <w:pStyle w:val="ab"/>
      </w:pPr>
    </w:p>
    <w:p w:rsidR="001B25EB" w:rsidRPr="00230B1D" w:rsidRDefault="001B25EB" w:rsidP="0095310A">
      <w:pPr>
        <w:pStyle w:val="ab"/>
      </w:pPr>
    </w:p>
    <w:p w:rsidR="00EF359C" w:rsidRPr="00E76766" w:rsidRDefault="00821956" w:rsidP="00E76766">
      <w:pPr>
        <w:pStyle w:val="20"/>
      </w:pPr>
      <w:bookmarkStart w:id="2" w:name="_Toc443485098"/>
      <w:r w:rsidRPr="00E76766">
        <w:lastRenderedPageBreak/>
        <w:t xml:space="preserve">Глава </w:t>
      </w:r>
      <w:r w:rsidR="00E13B65" w:rsidRPr="00E76766">
        <w:t>2</w:t>
      </w:r>
      <w:r w:rsidR="002E1522" w:rsidRPr="00E76766">
        <w:rPr>
          <w:lang w:val="kk-KZ"/>
        </w:rPr>
        <w:t>.</w:t>
      </w:r>
      <w:r w:rsidR="006039DF" w:rsidRPr="00E76766">
        <w:t xml:space="preserve"> </w:t>
      </w:r>
      <w:r w:rsidR="00E13B65" w:rsidRPr="00E76766">
        <w:t>Педагогические подходы к организации учебного процесса</w:t>
      </w:r>
      <w:bookmarkEnd w:id="2"/>
    </w:p>
    <w:p w:rsidR="0085091C" w:rsidRPr="00AE13D9" w:rsidRDefault="0085091C" w:rsidP="001768C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87CC7" w:rsidRDefault="001B25EB" w:rsidP="0095310A">
      <w:pPr>
        <w:pStyle w:val="ab"/>
        <w:rPr>
          <w:lang w:val="kk-KZ"/>
        </w:rPr>
      </w:pPr>
      <w:r>
        <w:rPr>
          <w:lang w:val="kk-KZ"/>
        </w:rPr>
        <w:t>4</w:t>
      </w:r>
      <w:r w:rsidR="00387CC7">
        <w:rPr>
          <w:lang w:val="kk-KZ"/>
        </w:rPr>
        <w:t xml:space="preserve">. </w:t>
      </w:r>
      <w:r w:rsidR="00065805" w:rsidRPr="00607E5A">
        <w:t xml:space="preserve">Педагогические подходы к организации учебного процесса по </w:t>
      </w:r>
      <w:r w:rsidR="0080456C">
        <w:t>предмету</w:t>
      </w:r>
      <w:r w:rsidR="00065805">
        <w:t xml:space="preserve"> реализуются в соответствии с принципами </w:t>
      </w:r>
      <w:r w:rsidR="00065805" w:rsidRPr="00607E5A">
        <w:t>специальной педагогики</w:t>
      </w:r>
      <w:r w:rsidR="00065805">
        <w:t>:</w:t>
      </w:r>
    </w:p>
    <w:p w:rsidR="00387CC7" w:rsidRDefault="00387CC7" w:rsidP="0095310A">
      <w:pPr>
        <w:pStyle w:val="ab"/>
        <w:rPr>
          <w:lang w:val="kk-KZ"/>
        </w:rPr>
      </w:pPr>
      <w:r>
        <w:rPr>
          <w:lang w:val="kk-KZ"/>
        </w:rPr>
        <w:t xml:space="preserve">1) </w:t>
      </w:r>
      <w:r w:rsidR="00B21699" w:rsidRPr="00387CC7">
        <w:t xml:space="preserve">принцип адаптивности системы образования к уровню и особенностям развития и подготовки обучающихся с </w:t>
      </w:r>
      <w:r w:rsidR="0070132B" w:rsidRPr="00387CC7">
        <w:t xml:space="preserve">легкой </w:t>
      </w:r>
      <w:r w:rsidR="00B21699" w:rsidRPr="00387CC7">
        <w:t>умственной отсталостью;</w:t>
      </w:r>
    </w:p>
    <w:p w:rsidR="00387CC7" w:rsidRDefault="00387CC7" w:rsidP="0095310A">
      <w:pPr>
        <w:pStyle w:val="ab"/>
        <w:rPr>
          <w:lang w:val="kk-KZ"/>
        </w:rPr>
      </w:pPr>
      <w:r>
        <w:rPr>
          <w:lang w:val="kk-KZ"/>
        </w:rPr>
        <w:t xml:space="preserve">2) </w:t>
      </w:r>
      <w:r w:rsidR="00065805" w:rsidRPr="00387CC7">
        <w:t xml:space="preserve">коррекционно-развивающая направленность </w:t>
      </w:r>
      <w:r w:rsidR="000D5BD1" w:rsidRPr="00387CC7">
        <w:t xml:space="preserve">процесса обучения </w:t>
      </w:r>
      <w:r w:rsidR="00821956" w:rsidRPr="00387CC7">
        <w:t xml:space="preserve">обучающихся </w:t>
      </w:r>
      <w:r w:rsidR="00065805" w:rsidRPr="00387CC7">
        <w:t>с легкой умственной отсталостью обеспечивается специальными методами и приемами учебной деятельности</w:t>
      </w:r>
      <w:r w:rsidR="000D5BD1" w:rsidRPr="00387CC7">
        <w:t xml:space="preserve"> с </w:t>
      </w:r>
      <w:r w:rsidR="00065805" w:rsidRPr="00387CC7">
        <w:t>уч</w:t>
      </w:r>
      <w:r w:rsidR="000D5BD1" w:rsidRPr="00387CC7">
        <w:t>етом их особых</w:t>
      </w:r>
      <w:r w:rsidR="00431C2D" w:rsidRPr="00387CC7">
        <w:t xml:space="preserve"> образовательны</w:t>
      </w:r>
      <w:r w:rsidR="000D5BD1" w:rsidRPr="00387CC7">
        <w:t>х</w:t>
      </w:r>
      <w:r w:rsidR="00431C2D" w:rsidRPr="00387CC7">
        <w:t xml:space="preserve"> потребност</w:t>
      </w:r>
      <w:r w:rsidR="000D5BD1" w:rsidRPr="00387CC7">
        <w:t>ей</w:t>
      </w:r>
      <w:r w:rsidR="00431C2D" w:rsidRPr="00387CC7">
        <w:t xml:space="preserve"> и возможност</w:t>
      </w:r>
      <w:r w:rsidR="000D5BD1" w:rsidRPr="00387CC7">
        <w:t>ей</w:t>
      </w:r>
      <w:r w:rsidR="00431C2D" w:rsidRPr="00387CC7">
        <w:t>;</w:t>
      </w:r>
    </w:p>
    <w:p w:rsidR="00EA2346" w:rsidRDefault="00387CC7" w:rsidP="0095310A">
      <w:pPr>
        <w:pStyle w:val="ab"/>
      </w:pPr>
      <w:r>
        <w:rPr>
          <w:lang w:val="kk-KZ"/>
        </w:rPr>
        <w:t xml:space="preserve">3) </w:t>
      </w:r>
      <w:r w:rsidR="001624FD" w:rsidRPr="00387CC7">
        <w:t>социально-адаптирующая направленность обучения предполагает преодоление или уменьшение с</w:t>
      </w:r>
      <w:r w:rsidR="00EA2346">
        <w:t xml:space="preserve">оциальной </w:t>
      </w:r>
      <w:proofErr w:type="spellStart"/>
      <w:r w:rsidR="00EA2346">
        <w:t>дезадаптации</w:t>
      </w:r>
      <w:proofErr w:type="spellEnd"/>
      <w:r w:rsidR="00EA2346">
        <w:t xml:space="preserve"> личности, </w:t>
      </w:r>
      <w:r w:rsidR="00EA2346">
        <w:rPr>
          <w:lang w:val="kk-KZ"/>
        </w:rPr>
        <w:t>п</w:t>
      </w:r>
      <w:proofErr w:type="spellStart"/>
      <w:r w:rsidR="001624FD" w:rsidRPr="00387CC7">
        <w:t>редусматривается</w:t>
      </w:r>
      <w:proofErr w:type="spellEnd"/>
      <w:r w:rsidR="001624FD" w:rsidRPr="00387CC7">
        <w:t xml:space="preserve"> специальная работа по освоению </w:t>
      </w:r>
      <w:r w:rsidR="001873A1" w:rsidRPr="00387CC7">
        <w:t xml:space="preserve">обучающимися </w:t>
      </w:r>
      <w:r w:rsidR="001624FD" w:rsidRPr="00387CC7">
        <w:t>необходимых для участия в социальной жизни нор</w:t>
      </w:r>
      <w:r w:rsidR="00EA2346">
        <w:t xml:space="preserve">м поведения, жизненных навыков; </w:t>
      </w:r>
    </w:p>
    <w:p w:rsidR="00387CC7" w:rsidRDefault="00387CC7" w:rsidP="0095310A">
      <w:pPr>
        <w:pStyle w:val="ab"/>
        <w:rPr>
          <w:lang w:val="kk-KZ"/>
        </w:rPr>
      </w:pPr>
      <w:r>
        <w:rPr>
          <w:lang w:val="kk-KZ"/>
        </w:rPr>
        <w:t xml:space="preserve">4) </w:t>
      </w:r>
      <w:proofErr w:type="spellStart"/>
      <w:r w:rsidR="001624FD" w:rsidRPr="00387CC7">
        <w:t>деятельностный</w:t>
      </w:r>
      <w:proofErr w:type="spellEnd"/>
      <w:r w:rsidR="001624FD" w:rsidRPr="00387CC7">
        <w:t xml:space="preserve"> подход в об</w:t>
      </w:r>
      <w:r w:rsidR="005F42AD" w:rsidRPr="00387CC7">
        <w:t xml:space="preserve">разовании </w:t>
      </w:r>
      <w:r w:rsidR="00CE0C13" w:rsidRPr="00387CC7">
        <w:t>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</w:t>
      </w:r>
      <w:r w:rsidR="00E57B00">
        <w:t xml:space="preserve">ося с умственной отсталостью, </w:t>
      </w:r>
      <w:r w:rsidR="005F42AD" w:rsidRPr="00387CC7">
        <w:t xml:space="preserve">строится на признании того, что развитие личности обучающихся с </w:t>
      </w:r>
      <w:r w:rsidR="0070132B" w:rsidRPr="00387CC7">
        <w:t xml:space="preserve">легкой </w:t>
      </w:r>
      <w:r w:rsidR="005F42AD" w:rsidRPr="00387CC7">
        <w:t>умственной отсталостью определяется характером организации доступной им деятельности (пре</w:t>
      </w:r>
      <w:r>
        <w:t>дметно-практической и учебной)</w:t>
      </w:r>
      <w:r>
        <w:rPr>
          <w:lang w:val="kk-KZ"/>
        </w:rPr>
        <w:t>;</w:t>
      </w:r>
    </w:p>
    <w:p w:rsidR="00387CC7" w:rsidRDefault="00387CC7" w:rsidP="0095310A">
      <w:pPr>
        <w:pStyle w:val="ab"/>
        <w:rPr>
          <w:lang w:val="kk-KZ"/>
        </w:rPr>
      </w:pPr>
      <w:r>
        <w:rPr>
          <w:lang w:val="kk-KZ"/>
        </w:rPr>
        <w:t xml:space="preserve">5) </w:t>
      </w:r>
      <w:r w:rsidR="00CE0C13" w:rsidRPr="00387CC7">
        <w:t>п</w:t>
      </w:r>
      <w:r w:rsidR="000D5BD1" w:rsidRPr="00387CC7">
        <w:t>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</w:t>
      </w:r>
      <w:r>
        <w:t xml:space="preserve"> практико-ориентированных задач</w:t>
      </w:r>
      <w:r>
        <w:rPr>
          <w:lang w:val="kk-KZ"/>
        </w:rPr>
        <w:t>;</w:t>
      </w:r>
    </w:p>
    <w:p w:rsidR="00387CC7" w:rsidRDefault="00387CC7" w:rsidP="0095310A">
      <w:pPr>
        <w:pStyle w:val="ab"/>
        <w:rPr>
          <w:lang w:val="kk-KZ"/>
        </w:rPr>
      </w:pPr>
      <w:r>
        <w:rPr>
          <w:lang w:val="kk-KZ"/>
        </w:rPr>
        <w:t xml:space="preserve">6) </w:t>
      </w:r>
      <w:r w:rsidR="0080456C" w:rsidRPr="00387CC7">
        <w:t>дифференцир</w:t>
      </w:r>
      <w:r>
        <w:t xml:space="preserve">ованный и индивидуальный подход к обучающимся </w:t>
      </w:r>
      <w:r w:rsidR="0080456C" w:rsidRPr="00387CC7">
        <w:t xml:space="preserve">с </w:t>
      </w:r>
      <w:r w:rsidR="0070132B" w:rsidRPr="00387CC7">
        <w:t xml:space="preserve">легкой </w:t>
      </w:r>
      <w:r w:rsidR="0080456C" w:rsidRPr="00387CC7">
        <w:t xml:space="preserve">умственной отсталостью </w:t>
      </w:r>
      <w:r w:rsidR="0070132B" w:rsidRPr="00387CC7">
        <w:t>предполагает учет их особых образовательных потребностей, которые проявляются в неоднородности во</w:t>
      </w:r>
      <w:r w:rsidR="0095310A">
        <w:t xml:space="preserve">зможностей освоения содержания </w:t>
      </w:r>
      <w:r w:rsidR="0095310A">
        <w:rPr>
          <w:lang w:val="kk-KZ"/>
        </w:rPr>
        <w:t>П</w:t>
      </w:r>
      <w:proofErr w:type="spellStart"/>
      <w:r w:rsidR="0070132B" w:rsidRPr="00387CC7">
        <w:t>рограммы</w:t>
      </w:r>
      <w:proofErr w:type="spellEnd"/>
      <w:r w:rsidR="0070132B" w:rsidRPr="00387CC7">
        <w:t xml:space="preserve">, </w:t>
      </w:r>
      <w:r w:rsidR="0080456C" w:rsidRPr="00387CC7">
        <w:t>наличием у них вариативных типологических особенностей</w:t>
      </w:r>
      <w:r w:rsidR="0080456C" w:rsidRPr="00387CC7">
        <w:rPr>
          <w:rStyle w:val="afe"/>
          <w:b w:val="0"/>
          <w:color w:val="000000"/>
          <w:shd w:val="clear" w:color="auto" w:fill="FFFFFF"/>
        </w:rPr>
        <w:t>, которые проявляются при усвоении учебного материала и влияют на качество получаемых знаний, умений и навыков. Образовательны</w:t>
      </w:r>
      <w:r w:rsidR="00CC1523">
        <w:rPr>
          <w:rStyle w:val="afe"/>
          <w:b w:val="0"/>
          <w:color w:val="000000"/>
          <w:shd w:val="clear" w:color="auto" w:fill="FFFFFF"/>
        </w:rPr>
        <w:t>й процесс</w:t>
      </w:r>
      <w:r w:rsidR="0080456C" w:rsidRPr="00387CC7">
        <w:rPr>
          <w:rStyle w:val="afe"/>
          <w:b w:val="0"/>
          <w:color w:val="000000"/>
          <w:shd w:val="clear" w:color="auto" w:fill="FFFFFF"/>
        </w:rPr>
        <w:t xml:space="preserve"> осуществляется на основе 4 типологически</w:t>
      </w:r>
      <w:r w:rsidR="0070132B" w:rsidRPr="00387CC7">
        <w:rPr>
          <w:rStyle w:val="afe"/>
          <w:b w:val="0"/>
          <w:color w:val="000000"/>
          <w:shd w:val="clear" w:color="auto" w:fill="FFFFFF"/>
        </w:rPr>
        <w:t>х</w:t>
      </w:r>
      <w:r w:rsidR="00B83BC1">
        <w:rPr>
          <w:rStyle w:val="afe"/>
          <w:b w:val="0"/>
          <w:color w:val="000000"/>
          <w:shd w:val="clear" w:color="auto" w:fill="FFFFFF"/>
        </w:rPr>
        <w:t xml:space="preserve"> групп</w:t>
      </w:r>
      <w:r w:rsidR="00B83BC1" w:rsidRPr="00B83BC1">
        <w:rPr>
          <w:rStyle w:val="afe"/>
          <w:b w:val="0"/>
          <w:color w:val="000000"/>
          <w:shd w:val="clear" w:color="auto" w:fill="FFFFFF"/>
        </w:rPr>
        <w:t xml:space="preserve"> </w:t>
      </w:r>
      <w:r w:rsidR="00B83BC1">
        <w:rPr>
          <w:rStyle w:val="afe"/>
          <w:b w:val="0"/>
          <w:color w:val="000000"/>
          <w:shd w:val="clear" w:color="auto" w:fill="FFFFFF"/>
        </w:rPr>
        <w:t>по В.В. Воронковой</w:t>
      </w:r>
      <w:r w:rsidR="00E57B00">
        <w:rPr>
          <w:rStyle w:val="afe"/>
          <w:b w:val="0"/>
          <w:color w:val="000000"/>
          <w:shd w:val="clear" w:color="auto" w:fill="FFFFFF"/>
        </w:rPr>
        <w:t xml:space="preserve">, для которых </w:t>
      </w:r>
      <w:r w:rsidR="0080456C" w:rsidRPr="00387CC7">
        <w:rPr>
          <w:rStyle w:val="afe"/>
          <w:b w:val="0"/>
          <w:color w:val="000000"/>
          <w:shd w:val="clear" w:color="auto" w:fill="FFFFFF"/>
        </w:rPr>
        <w:t xml:space="preserve"> педагог подбирает</w:t>
      </w:r>
      <w:r w:rsidR="0080456C" w:rsidRPr="00387CC7">
        <w:t xml:space="preserve"> соответствующее </w:t>
      </w:r>
      <w:r w:rsidR="0070132B" w:rsidRPr="00387CC7">
        <w:t xml:space="preserve">их </w:t>
      </w:r>
      <w:r w:rsidR="0080456C" w:rsidRPr="00387CC7">
        <w:t>возможностям соде</w:t>
      </w:r>
      <w:r w:rsidR="00E57B00">
        <w:t>ржание учебного материала</w:t>
      </w:r>
      <w:r w:rsidR="0080456C" w:rsidRPr="00387CC7">
        <w:t xml:space="preserve">. При этом варьируются темп учебной работы, степень самостоятельности </w:t>
      </w:r>
      <w:r w:rsidR="001E748B">
        <w:t>об</w:t>
      </w:r>
      <w:r w:rsidR="0080456C" w:rsidRPr="00387CC7">
        <w:t>уча</w:t>
      </w:r>
      <w:r w:rsidR="001E748B">
        <w:t>ю</w:t>
      </w:r>
      <w:r w:rsidR="0080456C" w:rsidRPr="00387CC7">
        <w:t>щихся, методы и приемы обучения. Деление обучающихся на группы условно и подвижно. Дифференцированный подход дополняется индивидуализацией обучения;</w:t>
      </w:r>
    </w:p>
    <w:p w:rsidR="0080456C" w:rsidRPr="00387CC7" w:rsidRDefault="00387CC7" w:rsidP="0095310A">
      <w:pPr>
        <w:pStyle w:val="ab"/>
      </w:pPr>
      <w:r>
        <w:rPr>
          <w:lang w:val="kk-KZ"/>
        </w:rPr>
        <w:t xml:space="preserve">7) </w:t>
      </w:r>
      <w:r w:rsidR="0080456C" w:rsidRPr="00387CC7">
        <w:t xml:space="preserve">необходимость специального педагогического руководства учебно-познавательной и практической деятельностью обусловлена низкой познавательной активностью и слабостью аналитической и обобщающей функций мышления. </w:t>
      </w:r>
      <w:r w:rsidR="001B351A">
        <w:t>П</w:t>
      </w:r>
      <w:r w:rsidR="0080456C" w:rsidRPr="00387CC7">
        <w:t xml:space="preserve">едагог, зная общие закономерности развития умственно отсталого </w:t>
      </w:r>
      <w:r w:rsidR="00821956" w:rsidRPr="00387CC7">
        <w:t>обучающегося</w:t>
      </w:r>
      <w:r w:rsidR="0080456C" w:rsidRPr="00387CC7">
        <w:t xml:space="preserve">, познавательные возможности каждого </w:t>
      </w:r>
      <w:r w:rsidR="00821956" w:rsidRPr="00387CC7">
        <w:t>обучающегося</w:t>
      </w:r>
      <w:r w:rsidR="0080456C" w:rsidRPr="00387CC7">
        <w:t xml:space="preserve"> класса, специальную методику обучения организует и направляет учебно-</w:t>
      </w:r>
      <w:r w:rsidR="0080456C" w:rsidRPr="00387CC7">
        <w:lastRenderedPageBreak/>
        <w:t xml:space="preserve">познавательную деятельность </w:t>
      </w:r>
      <w:r w:rsidR="00821956" w:rsidRPr="00387CC7">
        <w:t>обучающихся</w:t>
      </w:r>
      <w:r w:rsidR="0080456C" w:rsidRPr="00387CC7">
        <w:t>.</w:t>
      </w:r>
    </w:p>
    <w:p w:rsidR="00DC52D5" w:rsidRDefault="001B25EB" w:rsidP="0095310A">
      <w:pPr>
        <w:pStyle w:val="ab"/>
        <w:rPr>
          <w:lang w:val="kk-KZ"/>
        </w:rPr>
      </w:pPr>
      <w:bookmarkStart w:id="3" w:name="_Toc348969532"/>
      <w:r>
        <w:rPr>
          <w:lang w:val="kk-KZ"/>
        </w:rPr>
        <w:t>5</w:t>
      </w:r>
      <w:r w:rsidR="00387CC7">
        <w:rPr>
          <w:lang w:val="kk-KZ"/>
        </w:rPr>
        <w:t xml:space="preserve">. </w:t>
      </w:r>
      <w:r w:rsidR="000B7196">
        <w:t xml:space="preserve">Нормы оценки результатов усвоения учебного материала </w:t>
      </w:r>
      <w:r w:rsidR="00D50304">
        <w:t xml:space="preserve">по информатике обучающихся </w:t>
      </w:r>
      <w:r w:rsidR="000B7196">
        <w:t>с легкой ум</w:t>
      </w:r>
      <w:r w:rsidR="00DC52D5">
        <w:t>ственной отсталостью основаны н</w:t>
      </w:r>
      <w:r w:rsidR="00DC52D5">
        <w:rPr>
          <w:lang w:val="kk-KZ"/>
        </w:rPr>
        <w:t>а</w:t>
      </w:r>
      <w:r w:rsidR="000B7196">
        <w:t xml:space="preserve"> ц</w:t>
      </w:r>
      <w:r w:rsidR="0095310A">
        <w:t xml:space="preserve">елеполагании, представленном в </w:t>
      </w:r>
      <w:r w:rsidR="0095310A">
        <w:rPr>
          <w:lang w:val="kk-KZ"/>
        </w:rPr>
        <w:t>П</w:t>
      </w:r>
      <w:proofErr w:type="spellStart"/>
      <w:r w:rsidR="000B7196">
        <w:t>рограмме</w:t>
      </w:r>
      <w:proofErr w:type="spellEnd"/>
      <w:r w:rsidR="000B7196">
        <w:t xml:space="preserve">, и направлены на осуществление единых подходов при организации проверки и оценки учебных достижений </w:t>
      </w:r>
      <w:r w:rsidR="001E748B">
        <w:t>об</w:t>
      </w:r>
      <w:r w:rsidR="000B7196">
        <w:t>уча</w:t>
      </w:r>
      <w:r w:rsidR="001E748B">
        <w:t>ю</w:t>
      </w:r>
      <w:r w:rsidR="000B7196">
        <w:t>щихся.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6</w:t>
      </w:r>
      <w:r w:rsidR="00DC52D5">
        <w:rPr>
          <w:lang w:val="kk-KZ"/>
        </w:rPr>
        <w:t xml:space="preserve">. </w:t>
      </w:r>
      <w:r w:rsidR="000B7196">
        <w:t>Оценивание достижений обучающихся с легкой умственной отсталостью осуществляется средствами внутрен</w:t>
      </w:r>
      <w:r w:rsidR="00EA2346">
        <w:t>ней оценки, р</w:t>
      </w:r>
      <w:r w:rsidR="000B7196">
        <w:rPr>
          <w:lang w:val="kk-KZ"/>
        </w:rPr>
        <w:t xml:space="preserve">езультаты освоения </w:t>
      </w:r>
      <w:r w:rsidR="0095310A">
        <w:rPr>
          <w:lang w:val="kk-KZ"/>
        </w:rPr>
        <w:t>П</w:t>
      </w:r>
      <w:r w:rsidR="000B7196">
        <w:rPr>
          <w:lang w:val="kk-KZ"/>
        </w:rPr>
        <w:t>рограмм</w:t>
      </w:r>
      <w:r w:rsidR="0095310A">
        <w:rPr>
          <w:lang w:val="kk-KZ"/>
        </w:rPr>
        <w:t>ы</w:t>
      </w:r>
      <w:r w:rsidR="000B7196">
        <w:t xml:space="preserve"> оцениваются в ходе образовательного процесса непосредственно учителем на зан</w:t>
      </w:r>
      <w:r w:rsidR="00E57B00">
        <w:t>ятиях</w:t>
      </w:r>
      <w:r w:rsidR="00EA2346">
        <w:rPr>
          <w:lang w:val="kk-KZ"/>
        </w:rPr>
        <w:t>, п</w:t>
      </w:r>
      <w:proofErr w:type="spellStart"/>
      <w:r w:rsidR="00E57B00">
        <w:t>едагог</w:t>
      </w:r>
      <w:proofErr w:type="spellEnd"/>
      <w:r w:rsidR="00E57B00">
        <w:t xml:space="preserve">  систематически осуществляет</w:t>
      </w:r>
      <w:r w:rsidR="000B7196">
        <w:t xml:space="preserve"> контролирующие оценочные действия. 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7</w:t>
      </w:r>
      <w:r w:rsidR="00DC52D5">
        <w:rPr>
          <w:lang w:val="kk-KZ"/>
        </w:rPr>
        <w:t xml:space="preserve">. </w:t>
      </w:r>
      <w:r w:rsidR="000B7196">
        <w:t xml:space="preserve">Оценка результативности обучения </w:t>
      </w:r>
      <w:r w:rsidR="008F7E1B">
        <w:t>обучающихся</w:t>
      </w:r>
      <w:r w:rsidR="000B7196">
        <w:t xml:space="preserve">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8</w:t>
      </w:r>
      <w:r w:rsidR="00DC52D5">
        <w:rPr>
          <w:lang w:val="kk-KZ"/>
        </w:rPr>
        <w:t xml:space="preserve">. </w:t>
      </w:r>
      <w:r w:rsidR="000B7196">
        <w:t xml:space="preserve">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</w:t>
      </w:r>
      <w:r w:rsidR="00126C12">
        <w:t>о</w:t>
      </w:r>
      <w:r w:rsidR="00126C12">
        <w:rPr>
          <w:rFonts w:eastAsiaTheme="minorEastAsia"/>
          <w:color w:val="000000" w:themeColor="text1"/>
          <w:lang w:eastAsia="ru-RU"/>
        </w:rPr>
        <w:t>бу</w:t>
      </w:r>
      <w:r w:rsidR="00126C12">
        <w:rPr>
          <w:bCs/>
        </w:rPr>
        <w:t>чающиеся</w:t>
      </w:r>
      <w:r w:rsidR="000B7196">
        <w:t>.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9</w:t>
      </w:r>
      <w:r w:rsidR="00DC52D5">
        <w:rPr>
          <w:lang w:val="kk-KZ"/>
        </w:rPr>
        <w:t xml:space="preserve">. </w:t>
      </w:r>
      <w:r w:rsidR="000B7196">
        <w:t xml:space="preserve">Периодический контроль проводится </w:t>
      </w:r>
      <w:r w:rsidR="00CC1523">
        <w:t>после изучения программной темы</w:t>
      </w:r>
      <w:r w:rsidR="00CC1523">
        <w:rPr>
          <w:lang w:val="kk-KZ"/>
        </w:rPr>
        <w:t xml:space="preserve"> и</w:t>
      </w:r>
      <w:r w:rsidR="000B7196">
        <w:t xml:space="preserve"> раздела. </w:t>
      </w:r>
      <w:r w:rsidR="00126C12">
        <w:t>Р</w:t>
      </w:r>
      <w:r w:rsidR="000B7196">
        <w:rPr>
          <w:bCs/>
        </w:rPr>
        <w:t>езультаты изучения учебного матер</w:t>
      </w:r>
      <w:r w:rsidR="00CC1523">
        <w:rPr>
          <w:bCs/>
        </w:rPr>
        <w:t>иала в рамках определенной темы</w:t>
      </w:r>
      <w:r w:rsidR="000B7196">
        <w:rPr>
          <w:bCs/>
        </w:rPr>
        <w:t xml:space="preserve"> у </w:t>
      </w:r>
      <w:r w:rsidR="00126C12">
        <w:rPr>
          <w:bCs/>
        </w:rPr>
        <w:t>обучаю</w:t>
      </w:r>
      <w:r w:rsidR="000B7196">
        <w:rPr>
          <w:bCs/>
        </w:rPr>
        <w:t>щихся разных типологических групп будут неодинаковы.</w:t>
      </w:r>
      <w:r w:rsidR="00B77F70" w:rsidRPr="00B77F70">
        <w:rPr>
          <w:rFonts w:eastAsia="Calibri"/>
          <w:color w:val="000000"/>
          <w:lang w:val="kk-KZ"/>
        </w:rPr>
        <w:t xml:space="preserve"> Обучающиеся 1 типологической группы (по В.В. Воронковой) демонстрируют овладение учебным материалом на уровне применения знаний. Обучающиеся 2 типологической группы – проявят понима</w:t>
      </w:r>
      <w:r w:rsidR="00282359">
        <w:rPr>
          <w:rFonts w:eastAsia="Calibri"/>
          <w:color w:val="000000"/>
          <w:lang w:val="kk-KZ"/>
        </w:rPr>
        <w:t>ние основного содержания темы. Обучающие</w:t>
      </w:r>
      <w:r w:rsidR="00B77F70" w:rsidRPr="00B77F70">
        <w:rPr>
          <w:rFonts w:eastAsia="Calibri"/>
          <w:color w:val="000000"/>
          <w:lang w:val="kk-KZ"/>
        </w:rPr>
        <w:t xml:space="preserve">ся 3 типологической группы </w:t>
      </w:r>
      <w:r w:rsidR="00282359">
        <w:rPr>
          <w:rFonts w:eastAsia="Calibri"/>
          <w:color w:val="000000"/>
          <w:lang w:val="kk-KZ"/>
        </w:rPr>
        <w:t>усваивают</w:t>
      </w:r>
      <w:r w:rsidR="00B77F70" w:rsidRPr="00B77F70">
        <w:rPr>
          <w:rFonts w:eastAsia="Calibri"/>
          <w:color w:val="000000"/>
          <w:lang w:val="kk-KZ"/>
        </w:rPr>
        <w:t xml:space="preserve"> материал на уровне узнавания, и будут нуждаться в помощи учителя при актуализации своих знаний. Обучающиеся 4 типологической группы обучаются по индивидуальной программе в рамках которой осуществляется оценка их достижений.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10</w:t>
      </w:r>
      <w:r w:rsidR="00DC52D5">
        <w:rPr>
          <w:lang w:val="kk-KZ"/>
        </w:rPr>
        <w:t xml:space="preserve">. </w:t>
      </w:r>
      <w:r w:rsidR="000B7196">
        <w:t xml:space="preserve">Итоговый контроль проводится в </w:t>
      </w:r>
      <w:r w:rsidR="00CC1523">
        <w:t>конце четверти</w:t>
      </w:r>
      <w:r w:rsidR="00CC1523">
        <w:rPr>
          <w:lang w:val="kk-KZ"/>
        </w:rPr>
        <w:t xml:space="preserve"> и</w:t>
      </w:r>
      <w:r w:rsidR="000B7196">
        <w:t xml:space="preserve"> года. Педагогом </w:t>
      </w:r>
      <w:r w:rsidR="000B7196" w:rsidRPr="00D375A2">
        <w:t xml:space="preserve">обязательно анализируется динамика развития и успешности каждого </w:t>
      </w:r>
      <w:r w:rsidR="008F7E1B">
        <w:t>обучающегося</w:t>
      </w:r>
      <w:r w:rsidR="000B7196" w:rsidRPr="00D375A2">
        <w:t xml:space="preserve"> класса, наблюдаемая в течение учебного года, которая фиксируется в сводных картах достижений </w:t>
      </w:r>
      <w:r w:rsidR="008F7E1B">
        <w:t>об</w:t>
      </w:r>
      <w:r w:rsidR="000B7196" w:rsidRPr="00D375A2">
        <w:t>уча</w:t>
      </w:r>
      <w:r w:rsidR="008F7E1B">
        <w:t>ю</w:t>
      </w:r>
      <w:r w:rsidR="000B7196" w:rsidRPr="00D375A2">
        <w:t xml:space="preserve">щегося. 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11</w:t>
      </w:r>
      <w:r w:rsidR="00DC52D5">
        <w:rPr>
          <w:lang w:val="kk-KZ"/>
        </w:rPr>
        <w:t xml:space="preserve">. </w:t>
      </w:r>
      <w:r w:rsidR="000B7196" w:rsidRPr="00D375A2">
        <w:rPr>
          <w:lang w:eastAsia="ru-RU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A055F0">
        <w:rPr>
          <w:lang w:eastAsia="ru-RU"/>
        </w:rPr>
        <w:t xml:space="preserve">обоснованно </w:t>
      </w:r>
      <w:proofErr w:type="spellStart"/>
      <w:r w:rsidR="00A055F0">
        <w:rPr>
          <w:lang w:eastAsia="ru-RU"/>
        </w:rPr>
        <w:t>определя</w:t>
      </w:r>
      <w:proofErr w:type="spellEnd"/>
      <w:r w:rsidR="00A055F0">
        <w:rPr>
          <w:lang w:val="kk-KZ" w:eastAsia="ru-RU"/>
        </w:rPr>
        <w:t>е</w:t>
      </w:r>
      <w:r w:rsidR="00A055F0">
        <w:rPr>
          <w:lang w:eastAsia="ru-RU"/>
        </w:rPr>
        <w:t>т</w:t>
      </w:r>
      <w:r w:rsidR="000B7196" w:rsidRPr="00D375A2">
        <w:rPr>
          <w:lang w:eastAsia="ru-RU"/>
        </w:rPr>
        <w:t xml:space="preserve"> содержание и способы индивидуальной помощи обучающимся.</w:t>
      </w:r>
    </w:p>
    <w:p w:rsidR="00DC52D5" w:rsidRDefault="001B25EB" w:rsidP="0095310A">
      <w:pPr>
        <w:pStyle w:val="ab"/>
        <w:rPr>
          <w:lang w:val="kk-KZ"/>
        </w:rPr>
      </w:pPr>
      <w:r>
        <w:rPr>
          <w:lang w:val="kk-KZ"/>
        </w:rPr>
        <w:t>12</w:t>
      </w:r>
      <w:r w:rsidR="00DC52D5">
        <w:rPr>
          <w:lang w:val="kk-KZ"/>
        </w:rPr>
        <w:t xml:space="preserve">. </w:t>
      </w:r>
      <w:r w:rsidR="0095310A">
        <w:rPr>
          <w:lang w:val="kk-KZ"/>
        </w:rPr>
        <w:t>П</w:t>
      </w:r>
      <w:proofErr w:type="spellStart"/>
      <w:r w:rsidR="00E13B65" w:rsidRPr="00AE13D9">
        <w:t>рограмма</w:t>
      </w:r>
      <w:proofErr w:type="spellEnd"/>
      <w:r w:rsidR="00E13B65" w:rsidRPr="00AE13D9">
        <w:t xml:space="preserve"> включает сл</w:t>
      </w:r>
      <w:r w:rsidR="002A1967">
        <w:t xml:space="preserve">едующие навыки использования </w:t>
      </w:r>
      <w:r w:rsidR="002A1967" w:rsidRPr="00D708C1">
        <w:t>информационно-коммуникационных технологий</w:t>
      </w:r>
      <w:r w:rsidR="004D3E7A">
        <w:rPr>
          <w:lang w:val="kk-KZ"/>
        </w:rPr>
        <w:t xml:space="preserve"> (далее - ИКТ)</w:t>
      </w:r>
      <w:r w:rsidR="00E13B65" w:rsidRPr="00D708C1">
        <w:t>:</w:t>
      </w:r>
    </w:p>
    <w:p w:rsidR="00DC52D5" w:rsidRDefault="00DC52D5" w:rsidP="0095310A">
      <w:pPr>
        <w:pStyle w:val="ab"/>
        <w:rPr>
          <w:lang w:val="kk-KZ"/>
        </w:rPr>
      </w:pPr>
      <w:r>
        <w:rPr>
          <w:lang w:val="kk-KZ"/>
        </w:rPr>
        <w:lastRenderedPageBreak/>
        <w:t xml:space="preserve">1) </w:t>
      </w:r>
      <w:r w:rsidR="00E13B65" w:rsidRPr="00A7495D">
        <w:t>применение компьютерных моделей для имитации реальных жизненных ситуаций, а также изучение данных ситуаций для их дальнейшего понимания;</w:t>
      </w:r>
    </w:p>
    <w:p w:rsidR="00DC52D5" w:rsidRDefault="00DC52D5" w:rsidP="0095310A">
      <w:pPr>
        <w:pStyle w:val="ab"/>
        <w:rPr>
          <w:lang w:val="kk-KZ"/>
        </w:rPr>
      </w:pPr>
      <w:r>
        <w:rPr>
          <w:lang w:val="kk-KZ"/>
        </w:rPr>
        <w:t xml:space="preserve">2) </w:t>
      </w:r>
      <w:r w:rsidR="00E13B65" w:rsidRPr="00A7495D">
        <w:t>использование программного обеспечения для обработки текстов, таблиц, изображений, обработки аудио</w:t>
      </w:r>
      <w:r w:rsidR="00D708C1">
        <w:t>-</w:t>
      </w:r>
      <w:r w:rsidR="00E13B65" w:rsidRPr="00A7495D">
        <w:t xml:space="preserve"> и видеоматериалов для решения практических задач;</w:t>
      </w:r>
    </w:p>
    <w:p w:rsidR="00DC52D5" w:rsidRDefault="00DC52D5" w:rsidP="0095310A">
      <w:pPr>
        <w:pStyle w:val="ab"/>
        <w:rPr>
          <w:lang w:val="kk-KZ"/>
        </w:rPr>
      </w:pPr>
      <w:r>
        <w:rPr>
          <w:lang w:val="kk-KZ"/>
        </w:rPr>
        <w:t xml:space="preserve">3) </w:t>
      </w:r>
      <w:r w:rsidR="00E13B65" w:rsidRPr="00A7495D">
        <w:t xml:space="preserve">творческий подход в использовании средств </w:t>
      </w:r>
      <w:r w:rsidR="008B55C5" w:rsidRPr="00A7495D">
        <w:t>информационно-коммуникационных технологий</w:t>
      </w:r>
      <w:r w:rsidR="00E13B65" w:rsidRPr="00A7495D">
        <w:t xml:space="preserve"> при решении практических задач;</w:t>
      </w:r>
    </w:p>
    <w:p w:rsidR="00DC52D5" w:rsidRDefault="00DC52D5" w:rsidP="0095310A">
      <w:pPr>
        <w:pStyle w:val="ab"/>
        <w:rPr>
          <w:lang w:val="kk-KZ"/>
        </w:rPr>
      </w:pPr>
      <w:r>
        <w:rPr>
          <w:lang w:val="kk-KZ"/>
        </w:rPr>
        <w:t xml:space="preserve">4) </w:t>
      </w:r>
      <w:r w:rsidR="00E13B65" w:rsidRPr="00A7495D">
        <w:t>сбор материала и обмен опытом с помощью электронных средств, что позволяет проводить совместную групповую работу над определенной темой;</w:t>
      </w:r>
    </w:p>
    <w:p w:rsidR="00DC52D5" w:rsidRDefault="00DC52D5" w:rsidP="0095310A">
      <w:pPr>
        <w:pStyle w:val="ab"/>
        <w:rPr>
          <w:lang w:val="kk-KZ"/>
        </w:rPr>
      </w:pPr>
      <w:r>
        <w:rPr>
          <w:lang w:val="kk-KZ"/>
        </w:rPr>
        <w:t xml:space="preserve">5) </w:t>
      </w:r>
      <w:r w:rsidR="00E13B65" w:rsidRPr="00A7495D">
        <w:t xml:space="preserve">навыки самостоятельного </w:t>
      </w:r>
      <w:r w:rsidR="003E0EAC">
        <w:t>использования ИКТ</w:t>
      </w:r>
      <w:r w:rsidR="00A865AD">
        <w:rPr>
          <w:lang w:val="kk-KZ"/>
        </w:rPr>
        <w:t xml:space="preserve"> средств</w:t>
      </w:r>
      <w:r w:rsidR="00E13B65" w:rsidRPr="00A7495D">
        <w:t xml:space="preserve">; </w:t>
      </w:r>
    </w:p>
    <w:p w:rsidR="009B2A62" w:rsidRPr="00230B1D" w:rsidRDefault="00DC52D5" w:rsidP="0095310A">
      <w:pPr>
        <w:pStyle w:val="ab"/>
      </w:pPr>
      <w:r>
        <w:rPr>
          <w:lang w:val="kk-KZ"/>
        </w:rPr>
        <w:t xml:space="preserve">6) </w:t>
      </w:r>
      <w:r w:rsidR="00E13B65" w:rsidRPr="00A7495D">
        <w:t>развитие коммуникативных навыков, которые включают отбор материалов из различных источников для определенной цели и аудитории.</w:t>
      </w:r>
      <w:bookmarkStart w:id="4" w:name="_Toc443485100"/>
      <w:bookmarkEnd w:id="3"/>
    </w:p>
    <w:p w:rsidR="00E76766" w:rsidRPr="00E76766" w:rsidRDefault="001B25EB" w:rsidP="0095310A">
      <w:pPr>
        <w:pStyle w:val="ab"/>
      </w:pPr>
      <w:r>
        <w:rPr>
          <w:lang w:val="kk-KZ"/>
        </w:rPr>
        <w:t>13</w:t>
      </w:r>
      <w:r w:rsidR="00E76766">
        <w:rPr>
          <w:lang w:val="kk-KZ"/>
        </w:rPr>
        <w:t xml:space="preserve">. </w:t>
      </w:r>
      <w:r w:rsidR="00E76766">
        <w:t xml:space="preserve">В процессе изучения предмета «Информатика» устанавливаются </w:t>
      </w:r>
      <w:proofErr w:type="spellStart"/>
      <w:r w:rsidR="00E76766">
        <w:t>межпредметные</w:t>
      </w:r>
      <w:proofErr w:type="spellEnd"/>
      <w:r w:rsidR="00E76766">
        <w:t xml:space="preserve"> связи с предметами «Математика», «Чтение и развитие речи», «Русский язык», «Казахский язык», «Естествознание», «География», «История Казахстана», «Общество и право», «Изобразительное искусство», «Социально-бытовая ориентировка».</w:t>
      </w:r>
    </w:p>
    <w:p w:rsidR="00846D9C" w:rsidRDefault="001B25EB" w:rsidP="0095310A">
      <w:pPr>
        <w:pStyle w:val="ab"/>
      </w:pPr>
      <w:r>
        <w:t>1</w:t>
      </w:r>
      <w:r>
        <w:rPr>
          <w:lang w:val="kk-KZ"/>
        </w:rPr>
        <w:t>4</w:t>
      </w:r>
      <w:r w:rsidR="00846D9C" w:rsidRPr="002B665B">
        <w:t xml:space="preserve">. </w:t>
      </w:r>
      <w:r w:rsidR="00846D9C">
        <w:t>Технические средства обучения</w:t>
      </w:r>
      <w:r w:rsidR="00846D9C" w:rsidRPr="002B665B">
        <w:t xml:space="preserve">:  </w:t>
      </w:r>
    </w:p>
    <w:p w:rsidR="00846D9C" w:rsidRDefault="00846D9C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B665B">
        <w:rPr>
          <w:rFonts w:ascii="Times New Roman" w:hAnsi="Times New Roman" w:cs="Times New Roman"/>
          <w:sz w:val="28"/>
          <w:szCs w:val="28"/>
        </w:rPr>
        <w:t>персональный компьютер</w:t>
      </w:r>
      <w:r>
        <w:rPr>
          <w:rFonts w:ascii="Times New Roman" w:hAnsi="Times New Roman" w:cs="Times New Roman"/>
          <w:sz w:val="28"/>
          <w:szCs w:val="28"/>
        </w:rPr>
        <w:t>, снабженный стандартным комплектом: системный блок, монитор, устройства ввода текстовой информации и манипулирования экранными объектами (клавиатура, мышь);</w:t>
      </w:r>
    </w:p>
    <w:p w:rsidR="00846D9C" w:rsidRDefault="00846D9C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устройства ввода-вывода звуковой информации: колонки, наушники, микрофон;</w:t>
      </w:r>
    </w:p>
    <w:p w:rsidR="00846D9C" w:rsidRDefault="00846D9C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B665B">
        <w:rPr>
          <w:rFonts w:ascii="Times New Roman" w:hAnsi="Times New Roman" w:cs="Times New Roman"/>
          <w:sz w:val="28"/>
          <w:szCs w:val="28"/>
        </w:rPr>
        <w:t xml:space="preserve"> </w:t>
      </w:r>
      <w:r w:rsidRPr="002B665B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интерактивная доска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принтер, мультимедийный проектор</w:t>
      </w:r>
      <w:r w:rsidRPr="002B665B">
        <w:rPr>
          <w:rFonts w:ascii="Times New Roman" w:hAnsi="Times New Roman" w:cs="Times New Roman"/>
          <w:sz w:val="28"/>
          <w:szCs w:val="28"/>
        </w:rPr>
        <w:t>;</w:t>
      </w:r>
    </w:p>
    <w:p w:rsidR="00D4002F" w:rsidRPr="004D3E7A" w:rsidRDefault="00D4002F" w:rsidP="001768CF">
      <w:pPr>
        <w:pStyle w:val="32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B665B">
        <w:rPr>
          <w:rFonts w:ascii="Times New Roman" w:hAnsi="Times New Roman" w:cs="Times New Roman"/>
          <w:sz w:val="28"/>
          <w:szCs w:val="28"/>
        </w:rPr>
        <w:t>) высококачественная сеть открытого доступа для обеспечения обмена данными между устройствами и коммуникациями</w:t>
      </w:r>
      <w:r w:rsidR="001E748B">
        <w:rPr>
          <w:rFonts w:ascii="Times New Roman" w:hAnsi="Times New Roman" w:cs="Times New Roman"/>
          <w:sz w:val="28"/>
          <w:szCs w:val="28"/>
        </w:rPr>
        <w:t xml:space="preserve"> между учителями и обучающимися</w:t>
      </w:r>
      <w:r w:rsidR="004D3E7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002F" w:rsidRPr="002B665B" w:rsidRDefault="001B25EB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D4002F">
        <w:rPr>
          <w:rFonts w:ascii="Times New Roman" w:hAnsi="Times New Roman" w:cs="Times New Roman"/>
          <w:sz w:val="28"/>
          <w:szCs w:val="28"/>
        </w:rPr>
        <w:t xml:space="preserve">. Учебно-практическое оборудование: </w:t>
      </w:r>
    </w:p>
    <w:p w:rsidR="00D4002F" w:rsidRDefault="00D4002F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6D9C" w:rsidRPr="00846D9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клавиатурный тренажер;</w:t>
      </w:r>
    </w:p>
    <w:p w:rsidR="00846D9C" w:rsidRDefault="00D4002F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антивирусные программы;</w:t>
      </w:r>
      <w:r w:rsidR="00846D9C" w:rsidRPr="002B6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02F" w:rsidRPr="002B665B" w:rsidRDefault="00D4002F" w:rsidP="001768CF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учебники, рабочие тетради, демонстрационные пособия.</w:t>
      </w:r>
    </w:p>
    <w:p w:rsidR="00A865AD" w:rsidRPr="00230B1D" w:rsidRDefault="00A865AD" w:rsidP="00E76766">
      <w:pPr>
        <w:pStyle w:val="NESNormal"/>
      </w:pPr>
    </w:p>
    <w:p w:rsidR="00E76766" w:rsidRPr="00230B1D" w:rsidRDefault="00E76766" w:rsidP="00E76766">
      <w:pPr>
        <w:pStyle w:val="NESNormal"/>
      </w:pPr>
    </w:p>
    <w:p w:rsidR="005A0D4B" w:rsidRPr="00E76766" w:rsidRDefault="009B2A62" w:rsidP="00E76766">
      <w:pPr>
        <w:pStyle w:val="NESNormal"/>
        <w:rPr>
          <w:lang w:val="kk-KZ"/>
        </w:rPr>
      </w:pPr>
      <w:r w:rsidRPr="00E76766">
        <w:t>Глава 3</w:t>
      </w:r>
      <w:r w:rsidR="002E1522" w:rsidRPr="00E76766">
        <w:rPr>
          <w:lang w:val="kk-KZ"/>
        </w:rPr>
        <w:t>.</w:t>
      </w:r>
      <w:r w:rsidR="005A0D4B" w:rsidRPr="00E76766">
        <w:t xml:space="preserve"> Организация содержания </w:t>
      </w:r>
      <w:r w:rsidR="00AE4795" w:rsidRPr="00E76766">
        <w:t xml:space="preserve">учебного </w:t>
      </w:r>
      <w:r w:rsidR="00EA2346" w:rsidRPr="00E76766">
        <w:t xml:space="preserve">предмета </w:t>
      </w:r>
      <w:bookmarkEnd w:id="4"/>
      <w:r w:rsidR="00E76766">
        <w:rPr>
          <w:lang w:val="kk-KZ"/>
        </w:rPr>
        <w:t>«Информатика»</w:t>
      </w:r>
    </w:p>
    <w:p w:rsidR="005A0D4B" w:rsidRDefault="005A0D4B" w:rsidP="00EE14BD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401F0" w:rsidRDefault="001B25EB" w:rsidP="0095310A">
      <w:pPr>
        <w:pStyle w:val="ab"/>
      </w:pPr>
      <w:r>
        <w:rPr>
          <w:lang w:val="kk-KZ"/>
        </w:rPr>
        <w:t>16</w:t>
      </w:r>
      <w:r w:rsidR="00A865AD">
        <w:rPr>
          <w:lang w:val="kk-KZ"/>
        </w:rPr>
        <w:t xml:space="preserve">. </w:t>
      </w:r>
      <w:r w:rsidR="00C401F0">
        <w:t xml:space="preserve">Объем учебной нагрузки </w:t>
      </w:r>
      <w:r w:rsidR="00F422E8">
        <w:t>по учебному</w:t>
      </w:r>
      <w:r w:rsidR="00F422E8" w:rsidRPr="00E76766">
        <w:t xml:space="preserve"> </w:t>
      </w:r>
      <w:r w:rsidR="00F422E8">
        <w:t>предмету</w:t>
      </w:r>
      <w:r w:rsidR="00F422E8" w:rsidRPr="00E76766">
        <w:t xml:space="preserve"> </w:t>
      </w:r>
      <w:r w:rsidR="00F422E8">
        <w:rPr>
          <w:lang w:val="kk-KZ"/>
        </w:rPr>
        <w:t>«Информатика»</w:t>
      </w:r>
      <w:r w:rsidR="00F422E8" w:rsidRPr="00F422E8">
        <w:t xml:space="preserve"> </w:t>
      </w:r>
      <w:r w:rsidR="00C401F0">
        <w:t>составляет:</w:t>
      </w:r>
    </w:p>
    <w:p w:rsidR="00C401F0" w:rsidRDefault="009B2A62" w:rsidP="0095310A">
      <w:pPr>
        <w:pStyle w:val="ab"/>
      </w:pPr>
      <w:r>
        <w:t>1</w:t>
      </w:r>
      <w:r w:rsidR="00CD53D5">
        <w:t>) в 8</w:t>
      </w:r>
      <w:r w:rsidR="00C401F0">
        <w:t xml:space="preserve"> классе – 1 час,</w:t>
      </w:r>
      <w:r w:rsidR="00C401F0" w:rsidRPr="00225325">
        <w:t xml:space="preserve"> </w:t>
      </w:r>
      <w:r w:rsidR="00C401F0">
        <w:t>34 часа в учебном году;</w:t>
      </w:r>
    </w:p>
    <w:p w:rsidR="00C401F0" w:rsidRPr="00C401F0" w:rsidRDefault="009B2A62" w:rsidP="0095310A">
      <w:pPr>
        <w:pStyle w:val="ab"/>
      </w:pPr>
      <w:r>
        <w:t>2</w:t>
      </w:r>
      <w:r w:rsidR="00CD53D5">
        <w:t>) в 9</w:t>
      </w:r>
      <w:r w:rsidR="00C401F0">
        <w:t xml:space="preserve"> классе – 1 час,</w:t>
      </w:r>
      <w:r w:rsidR="00C401F0" w:rsidRPr="00225325">
        <w:t xml:space="preserve"> </w:t>
      </w:r>
      <w:r w:rsidR="00C401F0">
        <w:t>34 часа в учебном году;</w:t>
      </w:r>
    </w:p>
    <w:p w:rsidR="00A865AD" w:rsidRDefault="009B2A62" w:rsidP="0095310A">
      <w:pPr>
        <w:pStyle w:val="ab"/>
        <w:rPr>
          <w:lang w:val="kk-KZ"/>
        </w:rPr>
      </w:pPr>
      <w:r>
        <w:t>3</w:t>
      </w:r>
      <w:r w:rsidR="00C401F0" w:rsidRPr="00C401F0">
        <w:t xml:space="preserve">) </w:t>
      </w:r>
      <w:r w:rsidR="00CD53D5">
        <w:t>в 10</w:t>
      </w:r>
      <w:r w:rsidR="00C401F0">
        <w:t xml:space="preserve"> классе </w:t>
      </w:r>
      <w:r w:rsidR="00CC1523">
        <w:t>–</w:t>
      </w:r>
      <w:r w:rsidR="00C401F0">
        <w:t xml:space="preserve"> 1 час,</w:t>
      </w:r>
      <w:r w:rsidR="00C401F0" w:rsidRPr="00225325">
        <w:t xml:space="preserve"> </w:t>
      </w:r>
      <w:r w:rsidR="00C401F0">
        <w:t>34 часа в учебном году.</w:t>
      </w:r>
    </w:p>
    <w:p w:rsidR="00E76766" w:rsidRPr="00AC3CB0" w:rsidRDefault="001B25EB" w:rsidP="00E76766">
      <w:pPr>
        <w:pStyle w:val="af7"/>
        <w:ind w:firstLine="709"/>
        <w:jc w:val="both"/>
        <w:rPr>
          <w:rFonts w:ascii="Times New Roman" w:eastAsia="Bookman Old Style" w:hAnsi="Times New Roman"/>
          <w:color w:val="000000"/>
          <w:sz w:val="28"/>
          <w:szCs w:val="28"/>
          <w:shd w:val="clear" w:color="auto" w:fill="FFFFFF"/>
        </w:rPr>
      </w:pPr>
      <w:bookmarkStart w:id="5" w:name="_Toc443491391"/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17</w:t>
      </w:r>
      <w:r w:rsidR="00E76766" w:rsidRPr="00AC3CB0">
        <w:rPr>
          <w:rFonts w:ascii="Times New Roman" w:hAnsi="Times New Roman"/>
          <w:color w:val="000000"/>
          <w:sz w:val="28"/>
          <w:szCs w:val="28"/>
        </w:rPr>
        <w:t>. Содержание учебного предмета</w:t>
      </w:r>
      <w:bookmarkEnd w:id="5"/>
      <w:r w:rsidR="00E76766" w:rsidRPr="00AC3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6766" w:rsidRPr="00AC3CB0">
        <w:rPr>
          <w:rFonts w:ascii="Times New Roman" w:hAnsi="Times New Roman"/>
          <w:bCs/>
          <w:sz w:val="28"/>
          <w:szCs w:val="28"/>
          <w:lang w:val="kk-KZ"/>
        </w:rPr>
        <w:t>организовано по разделам обучения. Разделы разбиты на подразделы, которые отражают цели обучения по классам</w:t>
      </w:r>
      <w:r w:rsidR="00E76766">
        <w:rPr>
          <w:rFonts w:ascii="Times New Roman" w:hAnsi="Times New Roman"/>
          <w:bCs/>
          <w:sz w:val="28"/>
          <w:szCs w:val="28"/>
          <w:lang w:val="kk-KZ"/>
        </w:rPr>
        <w:t xml:space="preserve"> в виде ожидаемых результатов:</w:t>
      </w:r>
      <w:r w:rsidR="00E76766" w:rsidRPr="00AC3CB0">
        <w:rPr>
          <w:rFonts w:ascii="Times New Roman" w:hAnsi="Times New Roman"/>
          <w:bCs/>
          <w:sz w:val="28"/>
          <w:szCs w:val="28"/>
          <w:lang w:val="kk-KZ"/>
        </w:rPr>
        <w:t xml:space="preserve"> навыка или умения, знания или понимания.</w:t>
      </w:r>
    </w:p>
    <w:p w:rsidR="00E76766" w:rsidRPr="00E76766" w:rsidRDefault="001B25EB" w:rsidP="00E76766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18</w:t>
      </w:r>
      <w:r w:rsidR="00E76766" w:rsidRPr="00AC3CB0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E76766" w:rsidRPr="00AC3CB0">
        <w:rPr>
          <w:rFonts w:ascii="Times New Roman" w:hAnsi="Times New Roman"/>
          <w:sz w:val="28"/>
          <w:szCs w:val="28"/>
          <w:lang w:val="ru-RU"/>
        </w:rPr>
        <w:t>Учитель имеет право вносить изменения в последовательность реализации целей каждого подраздела, а также регулирова</w:t>
      </w:r>
      <w:r w:rsidR="00E76766">
        <w:rPr>
          <w:rFonts w:ascii="Times New Roman" w:hAnsi="Times New Roman"/>
          <w:sz w:val="28"/>
          <w:szCs w:val="28"/>
          <w:lang w:val="ru-RU"/>
        </w:rPr>
        <w:t xml:space="preserve">ть глубину и объем сообщаемых </w:t>
      </w:r>
      <w:r w:rsidR="00E76766" w:rsidRPr="00AC3CB0">
        <w:rPr>
          <w:rFonts w:ascii="Times New Roman" w:hAnsi="Times New Roman"/>
          <w:sz w:val="28"/>
          <w:szCs w:val="28"/>
          <w:lang w:val="ru-RU"/>
        </w:rPr>
        <w:t xml:space="preserve">сведений с </w:t>
      </w:r>
      <w:r w:rsidR="00E76766">
        <w:rPr>
          <w:rFonts w:ascii="Times New Roman" w:hAnsi="Times New Roman"/>
          <w:sz w:val="28"/>
          <w:szCs w:val="28"/>
          <w:lang w:val="ru-RU"/>
        </w:rPr>
        <w:t>учетом возможностей обучающихся</w:t>
      </w:r>
      <w:r w:rsidR="00E76766" w:rsidRPr="00AC3CB0">
        <w:rPr>
          <w:rFonts w:ascii="Times New Roman" w:hAnsi="Times New Roman"/>
          <w:sz w:val="28"/>
          <w:szCs w:val="28"/>
          <w:lang w:val="ru-RU"/>
        </w:rPr>
        <w:t xml:space="preserve"> класса.</w:t>
      </w:r>
    </w:p>
    <w:p w:rsidR="009B2A62" w:rsidRPr="00D708C1" w:rsidRDefault="00EA2346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val="ru-RU"/>
        </w:rPr>
      </w:pPr>
      <w:r w:rsidRPr="00CC1523">
        <w:rPr>
          <w:rStyle w:val="af9"/>
          <w:rFonts w:ascii="Times New Roman" w:hAnsi="Times New Roman"/>
          <w:sz w:val="28"/>
          <w:szCs w:val="28"/>
          <w:lang w:val="kk-KZ"/>
        </w:rPr>
        <w:t>19</w:t>
      </w:r>
      <w:r w:rsidR="000D4D0A" w:rsidRPr="00CC1523">
        <w:rPr>
          <w:rStyle w:val="af9"/>
          <w:rFonts w:ascii="Times New Roman" w:hAnsi="Times New Roman"/>
          <w:sz w:val="28"/>
          <w:szCs w:val="28"/>
          <w:lang w:val="kk-KZ"/>
        </w:rPr>
        <w:t>.</w:t>
      </w:r>
      <w:r w:rsidR="000D4D0A">
        <w:rPr>
          <w:rStyle w:val="af9"/>
          <w:sz w:val="28"/>
          <w:szCs w:val="28"/>
          <w:lang w:val="kk-KZ"/>
        </w:rPr>
        <w:t xml:space="preserve"> </w:t>
      </w:r>
      <w:r w:rsidR="009B2A62" w:rsidRPr="00AC3CB0">
        <w:rPr>
          <w:rFonts w:ascii="Times New Roman" w:hAnsi="Times New Roman"/>
          <w:color w:val="000000"/>
          <w:sz w:val="28"/>
          <w:szCs w:val="28"/>
          <w:lang w:val="ru-RU"/>
        </w:rPr>
        <w:t>Содержание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учебного предмета включает </w:t>
      </w:r>
      <w:r w:rsidR="00230B1D">
        <w:rPr>
          <w:rFonts w:ascii="Times New Roman" w:hAnsi="Times New Roman"/>
          <w:color w:val="000000"/>
          <w:sz w:val="28"/>
          <w:szCs w:val="28"/>
          <w:lang w:val="ru-RU"/>
        </w:rPr>
        <w:t>следующие разделы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9B2A62" w:rsidRPr="00D708C1">
        <w:rPr>
          <w:rFonts w:ascii="Times New Roman" w:hAnsi="Times New Roman"/>
          <w:sz w:val="24"/>
          <w:lang w:val="ru-RU"/>
        </w:rPr>
        <w:t xml:space="preserve"> </w:t>
      </w:r>
    </w:p>
    <w:p w:rsidR="009B2A62" w:rsidRPr="00EF1963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F1963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230B1D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lang w:val="ru-RU"/>
        </w:rPr>
        <w:t>И</w:t>
      </w:r>
      <w:r w:rsidRPr="00D708C1">
        <w:rPr>
          <w:rFonts w:ascii="Times New Roman" w:hAnsi="Times New Roman"/>
          <w:sz w:val="28"/>
          <w:lang w:val="ru-RU"/>
        </w:rPr>
        <w:t>нформационные процессы</w:t>
      </w:r>
      <w:r>
        <w:rPr>
          <w:rFonts w:ascii="Times New Roman" w:hAnsi="Times New Roman"/>
          <w:sz w:val="28"/>
          <w:lang w:val="ru-RU"/>
        </w:rPr>
        <w:t>»</w:t>
      </w:r>
      <w:r w:rsidRPr="00D708C1">
        <w:rPr>
          <w:rFonts w:ascii="Times New Roman" w:hAnsi="Times New Roman"/>
          <w:sz w:val="28"/>
          <w:lang w:val="ru-RU"/>
        </w:rPr>
        <w:t>;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lang w:val="ru-RU"/>
        </w:rPr>
      </w:pPr>
      <w:r w:rsidRPr="00D708C1">
        <w:rPr>
          <w:rFonts w:ascii="Times New Roman" w:hAnsi="Times New Roman"/>
          <w:sz w:val="28"/>
          <w:lang w:val="ru-RU"/>
        </w:rPr>
        <w:t xml:space="preserve">2) </w:t>
      </w:r>
      <w:r w:rsidR="00230B1D">
        <w:rPr>
          <w:rFonts w:ascii="Times New Roman" w:hAnsi="Times New Roman"/>
          <w:sz w:val="28"/>
          <w:szCs w:val="28"/>
          <w:lang w:val="ru-RU"/>
        </w:rPr>
        <w:t>раздел</w:t>
      </w:r>
      <w:r w:rsidR="00230B1D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«</w:t>
      </w:r>
      <w:r w:rsidRPr="00EF1963">
        <w:rPr>
          <w:rFonts w:ascii="Times New Roman" w:hAnsi="Times New Roman"/>
          <w:sz w:val="28"/>
          <w:szCs w:val="28"/>
          <w:lang w:val="ru-RU"/>
        </w:rPr>
        <w:t>Компьютерные системы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EF1963">
        <w:rPr>
          <w:rFonts w:ascii="Times New Roman" w:hAnsi="Times New Roman"/>
          <w:sz w:val="28"/>
          <w:szCs w:val="28"/>
          <w:lang w:val="ru-RU"/>
        </w:rPr>
        <w:t>;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lang w:val="ru-RU"/>
        </w:rPr>
      </w:pPr>
      <w:r w:rsidRPr="00D708C1">
        <w:rPr>
          <w:rFonts w:ascii="Times New Roman" w:hAnsi="Times New Roman"/>
          <w:sz w:val="28"/>
          <w:lang w:val="ru-RU"/>
        </w:rPr>
        <w:t xml:space="preserve">3) </w:t>
      </w:r>
      <w:r w:rsidR="00230B1D">
        <w:rPr>
          <w:rFonts w:ascii="Times New Roman" w:hAnsi="Times New Roman"/>
          <w:sz w:val="28"/>
          <w:szCs w:val="28"/>
          <w:lang w:val="ru-RU"/>
        </w:rPr>
        <w:t>раздел</w:t>
      </w:r>
      <w:r w:rsidR="00230B1D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«З</w:t>
      </w:r>
      <w:r w:rsidRPr="00D708C1">
        <w:rPr>
          <w:rFonts w:ascii="Times New Roman" w:hAnsi="Times New Roman"/>
          <w:sz w:val="28"/>
          <w:lang w:val="ru-RU"/>
        </w:rPr>
        <w:t>доровье и безопасность</w:t>
      </w:r>
      <w:r>
        <w:rPr>
          <w:rFonts w:ascii="Times New Roman" w:hAnsi="Times New Roman"/>
          <w:sz w:val="28"/>
          <w:lang w:val="ru-RU"/>
        </w:rPr>
        <w:t>»</w:t>
      </w:r>
      <w:r w:rsidRPr="00D708C1">
        <w:rPr>
          <w:rFonts w:ascii="Times New Roman" w:hAnsi="Times New Roman"/>
          <w:sz w:val="28"/>
          <w:lang w:val="ru-RU"/>
        </w:rPr>
        <w:t>.</w:t>
      </w:r>
    </w:p>
    <w:p w:rsidR="009B2A62" w:rsidRPr="00D708C1" w:rsidRDefault="00EA2346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>20</w:t>
      </w:r>
      <w:r w:rsidR="009B2A62">
        <w:rPr>
          <w:rFonts w:ascii="Times New Roman" w:hAnsi="Times New Roman"/>
          <w:sz w:val="28"/>
          <w:lang w:val="ru-RU"/>
        </w:rPr>
        <w:t>.</w:t>
      </w:r>
      <w:r w:rsidR="009B2A62" w:rsidRPr="00D708C1">
        <w:rPr>
          <w:rFonts w:ascii="Times New Roman" w:hAnsi="Times New Roman"/>
          <w:sz w:val="28"/>
          <w:lang w:val="ru-RU"/>
        </w:rPr>
        <w:t xml:space="preserve"> </w:t>
      </w:r>
      <w:r w:rsidR="009B2A62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9B2A62" w:rsidRPr="00D708C1">
        <w:rPr>
          <w:rFonts w:ascii="Times New Roman" w:hAnsi="Times New Roman"/>
          <w:sz w:val="28"/>
          <w:lang w:val="ru-RU"/>
        </w:rPr>
        <w:t>Информационные процессы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708C1">
        <w:rPr>
          <w:rFonts w:ascii="Times New Roman" w:hAnsi="Times New Roman"/>
          <w:sz w:val="28"/>
          <w:szCs w:val="28"/>
          <w:lang w:val="ru-RU"/>
        </w:rPr>
        <w:t xml:space="preserve">1)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D708C1">
        <w:rPr>
          <w:rFonts w:ascii="Times New Roman" w:hAnsi="Times New Roman"/>
          <w:sz w:val="28"/>
          <w:szCs w:val="28"/>
          <w:lang w:val="ru-RU"/>
        </w:rPr>
        <w:t>редставление и измерение информации;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D708C1">
        <w:rPr>
          <w:rFonts w:ascii="Times New Roman" w:hAnsi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>оздание и преобразование информационных объектов.</w:t>
      </w:r>
    </w:p>
    <w:p w:rsidR="009B2A62" w:rsidRPr="00D708C1" w:rsidRDefault="001B25EB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21</w:t>
      </w:r>
      <w:r w:rsidR="009B2A62" w:rsidRPr="00D708C1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9B2A62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9B2A62" w:rsidRPr="00D708C1">
        <w:rPr>
          <w:rFonts w:ascii="Times New Roman" w:hAnsi="Times New Roman"/>
          <w:sz w:val="28"/>
          <w:lang w:val="ru-RU"/>
        </w:rPr>
        <w:t>Компьютерные системы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 xml:space="preserve">» включает следующие подразделы: 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D708C1">
        <w:rPr>
          <w:rFonts w:ascii="Times New Roman" w:hAnsi="Times New Roman"/>
          <w:color w:val="000000"/>
          <w:sz w:val="28"/>
          <w:szCs w:val="28"/>
          <w:lang w:val="ru-RU"/>
        </w:rPr>
        <w:t>1)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en-GB"/>
        </w:rPr>
        <w:t>у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>стройства компьютера;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D708C1">
        <w:rPr>
          <w:rFonts w:ascii="Times New Roman" w:hAnsi="Times New Roman"/>
          <w:sz w:val="28"/>
          <w:szCs w:val="28"/>
          <w:lang w:val="ru-RU"/>
        </w:rPr>
        <w:t>2)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en-GB"/>
        </w:rPr>
        <w:t>к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>омпьютерные сети.</w:t>
      </w:r>
    </w:p>
    <w:p w:rsidR="009B2A62" w:rsidRPr="00D708C1" w:rsidRDefault="001B25EB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22</w:t>
      </w:r>
      <w:r w:rsidR="009B2A62" w:rsidRPr="00D708C1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9B2A62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9B2A62" w:rsidRPr="00D708C1">
        <w:rPr>
          <w:rFonts w:ascii="Times New Roman" w:hAnsi="Times New Roman"/>
          <w:sz w:val="28"/>
          <w:lang w:val="ru-RU"/>
        </w:rPr>
        <w:t>Здоровье и безопасность</w:t>
      </w:r>
      <w:r w:rsidR="009B2A62" w:rsidRPr="00D708C1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9B2A62" w:rsidRPr="00D708C1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D708C1">
        <w:rPr>
          <w:rFonts w:ascii="Times New Roman" w:hAnsi="Times New Roman"/>
          <w:color w:val="000000"/>
          <w:sz w:val="28"/>
          <w:szCs w:val="28"/>
          <w:lang w:val="ru-RU"/>
        </w:rPr>
        <w:t xml:space="preserve">1)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техника безопасности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9B2A62" w:rsidRDefault="009B2A62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D708C1">
        <w:rPr>
          <w:rFonts w:ascii="Times New Roman" w:hAnsi="Times New Roman"/>
          <w:sz w:val="28"/>
          <w:szCs w:val="28"/>
          <w:lang w:val="ru-RU" w:eastAsia="en-GB"/>
        </w:rPr>
        <w:t xml:space="preserve">2) </w:t>
      </w:r>
      <w:r>
        <w:rPr>
          <w:rFonts w:ascii="Times New Roman" w:hAnsi="Times New Roman"/>
          <w:sz w:val="28"/>
          <w:szCs w:val="28"/>
          <w:lang w:val="ru-RU" w:eastAsia="en-GB"/>
        </w:rPr>
        <w:t>и</w:t>
      </w:r>
      <w:r w:rsidRPr="00D708C1">
        <w:rPr>
          <w:rFonts w:ascii="Times New Roman" w:hAnsi="Times New Roman"/>
          <w:sz w:val="28"/>
          <w:szCs w:val="28"/>
          <w:lang w:val="ru-RU" w:eastAsia="en-GB"/>
        </w:rPr>
        <w:t>нформационная и онлайн безопасность.</w:t>
      </w:r>
    </w:p>
    <w:p w:rsidR="000D4D0A" w:rsidRPr="009B2A62" w:rsidRDefault="001B25EB" w:rsidP="00EE14BD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23</w:t>
      </w:r>
      <w:r w:rsidR="009B2A62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0D4D0A" w:rsidRPr="009B2A62">
        <w:rPr>
          <w:rStyle w:val="af9"/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«Информатика» для </w:t>
      </w:r>
      <w:r w:rsidR="009B2A62" w:rsidRPr="009B2A62">
        <w:rPr>
          <w:rStyle w:val="af9"/>
          <w:rFonts w:ascii="Times New Roman" w:hAnsi="Times New Roman"/>
          <w:sz w:val="28"/>
          <w:szCs w:val="28"/>
          <w:lang w:val="kk-KZ"/>
        </w:rPr>
        <w:t>8</w:t>
      </w:r>
      <w:r w:rsidR="000D4D0A" w:rsidRPr="009B2A62">
        <w:rPr>
          <w:rStyle w:val="af9"/>
          <w:rFonts w:ascii="Times New Roman" w:hAnsi="Times New Roman"/>
          <w:sz w:val="28"/>
          <w:szCs w:val="28"/>
          <w:lang w:val="ru-RU"/>
        </w:rPr>
        <w:t xml:space="preserve"> </w:t>
      </w:r>
      <w:r w:rsidR="000D4D0A" w:rsidRPr="009B2A62">
        <w:rPr>
          <w:rStyle w:val="af9"/>
          <w:rFonts w:ascii="Times New Roman" w:hAnsi="Times New Roman"/>
          <w:sz w:val="28"/>
          <w:szCs w:val="28"/>
          <w:lang w:val="kk-KZ"/>
        </w:rPr>
        <w:t>к</w:t>
      </w:r>
      <w:r w:rsidR="009B2A62">
        <w:rPr>
          <w:rStyle w:val="af9"/>
          <w:rFonts w:ascii="Times New Roman" w:hAnsi="Times New Roman"/>
          <w:sz w:val="28"/>
          <w:szCs w:val="28"/>
          <w:lang w:val="kk-KZ"/>
        </w:rPr>
        <w:t>ласса</w:t>
      </w:r>
      <w:r w:rsidR="000D4D0A" w:rsidRPr="009B2A62">
        <w:rPr>
          <w:rStyle w:val="af9"/>
          <w:rFonts w:ascii="Times New Roman" w:hAnsi="Times New Roman"/>
          <w:sz w:val="28"/>
          <w:szCs w:val="28"/>
          <w:lang w:val="kk-KZ"/>
        </w:rPr>
        <w:t>:</w:t>
      </w:r>
      <w:r w:rsidR="000D4D0A" w:rsidRPr="009B2A62">
        <w:rPr>
          <w:rFonts w:ascii="Times New Roman" w:hAnsi="Times New Roman"/>
          <w:b/>
          <w:lang w:val="ru-RU"/>
        </w:rPr>
        <w:t xml:space="preserve"> </w:t>
      </w:r>
    </w:p>
    <w:p w:rsidR="00263603" w:rsidRPr="009B2A62" w:rsidRDefault="00B739A3" w:rsidP="00EE14BD">
      <w:pPr>
        <w:pStyle w:val="af7"/>
        <w:ind w:firstLine="709"/>
        <w:jc w:val="both"/>
        <w:rPr>
          <w:rStyle w:val="BookmanOldStyle95pt"/>
          <w:rFonts w:ascii="Times New Roman" w:hAnsi="Times New Roman" w:cs="Times New Roman"/>
          <w:sz w:val="28"/>
          <w:szCs w:val="28"/>
        </w:rPr>
      </w:pPr>
      <w:bookmarkStart w:id="6" w:name="bookmark2"/>
      <w:r w:rsidRPr="00B739A3">
        <w:rPr>
          <w:rFonts w:ascii="Times New Roman" w:hAnsi="Times New Roman"/>
          <w:color w:val="000000"/>
          <w:sz w:val="28"/>
          <w:szCs w:val="28"/>
        </w:rPr>
        <w:t>1</w:t>
      </w:r>
      <w:r w:rsidRPr="00B739A3">
        <w:rPr>
          <w:rStyle w:val="af9"/>
          <w:rFonts w:ascii="Times New Roman" w:hAnsi="Times New Roman"/>
          <w:sz w:val="28"/>
          <w:szCs w:val="28"/>
          <w:lang w:val="kk-KZ"/>
        </w:rPr>
        <w:t xml:space="preserve">) </w:t>
      </w:r>
      <w:bookmarkEnd w:id="6"/>
      <w:r w:rsidR="00E309D0">
        <w:rPr>
          <w:rStyle w:val="af9"/>
          <w:rFonts w:ascii="Times New Roman" w:hAnsi="Times New Roman"/>
          <w:sz w:val="28"/>
          <w:szCs w:val="28"/>
          <w:lang w:val="kk-KZ"/>
        </w:rPr>
        <w:t>информационные процессы</w:t>
      </w:r>
      <w:r w:rsidR="009B2A62">
        <w:rPr>
          <w:rStyle w:val="af9"/>
          <w:rFonts w:ascii="Times New Roman" w:hAnsi="Times New Roman"/>
          <w:sz w:val="28"/>
          <w:szCs w:val="28"/>
          <w:lang w:val="kk-KZ"/>
        </w:rPr>
        <w:t xml:space="preserve">. </w:t>
      </w:r>
      <w:r w:rsidR="00B6682D">
        <w:rPr>
          <w:rStyle w:val="af9"/>
          <w:rFonts w:ascii="Times New Roman" w:hAnsi="Times New Roman"/>
          <w:sz w:val="28"/>
          <w:szCs w:val="28"/>
          <w:lang w:val="kk-KZ"/>
        </w:rPr>
        <w:t xml:space="preserve">Представление и измерение информации: </w:t>
      </w:r>
      <w:r w:rsidR="00B40DCF">
        <w:rPr>
          <w:rStyle w:val="af9"/>
          <w:rFonts w:ascii="Times New Roman" w:hAnsi="Times New Roman"/>
          <w:sz w:val="28"/>
          <w:szCs w:val="28"/>
          <w:lang w:val="kk-KZ"/>
        </w:rPr>
        <w:t>понятие</w:t>
      </w:r>
      <w:r w:rsidR="00963798" w:rsidRPr="00AA6671">
        <w:rPr>
          <w:rFonts w:ascii="Times New Roman" w:hAnsi="Times New Roman"/>
          <w:sz w:val="28"/>
          <w:szCs w:val="28"/>
        </w:rPr>
        <w:t xml:space="preserve"> об информации, способы</w:t>
      </w:r>
      <w:r w:rsidR="00963798">
        <w:rPr>
          <w:rFonts w:ascii="Times New Roman" w:hAnsi="Times New Roman"/>
          <w:sz w:val="28"/>
          <w:szCs w:val="28"/>
        </w:rPr>
        <w:t xml:space="preserve"> </w:t>
      </w:r>
      <w:r w:rsidR="00963798" w:rsidRPr="00AA6671">
        <w:rPr>
          <w:rFonts w:ascii="Times New Roman" w:hAnsi="Times New Roman"/>
          <w:sz w:val="28"/>
          <w:szCs w:val="28"/>
        </w:rPr>
        <w:t>ее получения и обработки</w:t>
      </w:r>
      <w:r w:rsidR="005C1A85">
        <w:rPr>
          <w:rFonts w:ascii="Times New Roman" w:hAnsi="Times New Roman"/>
          <w:sz w:val="28"/>
          <w:szCs w:val="28"/>
        </w:rPr>
        <w:t>;</w:t>
      </w:r>
      <w:r w:rsidR="00963798">
        <w:rPr>
          <w:rStyle w:val="221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1A85">
        <w:rPr>
          <w:rStyle w:val="2210pt"/>
          <w:rFonts w:ascii="Times New Roman" w:hAnsi="Times New Roman" w:cs="Times New Roman"/>
          <w:b w:val="0"/>
          <w:sz w:val="28"/>
          <w:szCs w:val="28"/>
        </w:rPr>
        <w:t>в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иды информации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; т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екстовая инфор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softHyphen/>
        <w:t>мация, способы ее обработки и хранения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г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рафическая информация, ее обработка при помощи различных изобразительных средств и способов</w:t>
      </w:r>
      <w:r w:rsidR="00D562C9">
        <w:rPr>
          <w:rStyle w:val="BookmanOldStyle95pt"/>
          <w:rFonts w:ascii="Times New Roman" w:hAnsi="Times New Roman" w:cs="Times New Roman"/>
          <w:sz w:val="28"/>
          <w:szCs w:val="28"/>
        </w:rPr>
        <w:t xml:space="preserve">, 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хранение в виде картин, рисунков, скульптур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; з</w:t>
      </w:r>
      <w:r w:rsidR="00E67D6D">
        <w:rPr>
          <w:rStyle w:val="BookmanOldStyle95pt"/>
          <w:rFonts w:ascii="Times New Roman" w:hAnsi="Times New Roman" w:cs="Times New Roman"/>
          <w:sz w:val="28"/>
          <w:szCs w:val="28"/>
        </w:rPr>
        <w:t>вуковая ин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формация, ее обработка и хранение при помощи магнитных лент, компакт-дисков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; в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идеоинформация, ее обработка при помощи кино- и видеотехники и хранение на кинопленке, видеокассетах, компакт-дисках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; т</w:t>
      </w:r>
      <w:r w:rsidR="00963798" w:rsidRPr="00AA6671">
        <w:rPr>
          <w:rStyle w:val="BookmanOldStyle95pt"/>
          <w:rFonts w:ascii="Times New Roman" w:hAnsi="Times New Roman" w:cs="Times New Roman"/>
          <w:sz w:val="28"/>
          <w:szCs w:val="28"/>
        </w:rPr>
        <w:t>елефон, телевизор, радио, проигрыватель как источники информации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.</w:t>
      </w:r>
      <w:r w:rsidR="009B2A62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Создание и преобраз</w:t>
      </w:r>
      <w:r w:rsidR="00332804">
        <w:rPr>
          <w:rStyle w:val="BookmanOldStyle95pt"/>
          <w:rFonts w:ascii="Times New Roman" w:hAnsi="Times New Roman" w:cs="Times New Roman"/>
          <w:sz w:val="28"/>
          <w:szCs w:val="28"/>
        </w:rPr>
        <w:t>ование информационных объектов:</w:t>
      </w:r>
      <w:r w:rsidR="00E67D6D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р</w:t>
      </w:r>
      <w:r w:rsidR="005C1A85" w:rsidRPr="00AA6671">
        <w:rPr>
          <w:rFonts w:ascii="Times New Roman" w:hAnsi="Times New Roman"/>
          <w:sz w:val="28"/>
          <w:szCs w:val="28"/>
        </w:rPr>
        <w:t xml:space="preserve">абочий стол </w:t>
      </w:r>
      <w:r w:rsidR="005C1A85" w:rsidRPr="00AA6671">
        <w:rPr>
          <w:rFonts w:ascii="Times New Roman" w:hAnsi="Times New Roman"/>
          <w:sz w:val="28"/>
          <w:szCs w:val="28"/>
          <w:lang w:val="en-US"/>
        </w:rPr>
        <w:t>Windows</w:t>
      </w:r>
      <w:r w:rsidR="008C4FE3">
        <w:rPr>
          <w:rFonts w:ascii="Times New Roman" w:hAnsi="Times New Roman"/>
          <w:sz w:val="28"/>
          <w:szCs w:val="28"/>
        </w:rPr>
        <w:t xml:space="preserve">  (</w:t>
      </w:r>
      <w:proofErr w:type="spellStart"/>
      <w:r w:rsid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>
        <w:rPr>
          <w:rFonts w:ascii="Times New Roman" w:hAnsi="Times New Roman"/>
          <w:sz w:val="28"/>
          <w:szCs w:val="28"/>
        </w:rPr>
        <w:t>)</w:t>
      </w:r>
      <w:r w:rsidR="005C1A85">
        <w:rPr>
          <w:rFonts w:ascii="Times New Roman" w:hAnsi="Times New Roman"/>
          <w:sz w:val="28"/>
          <w:szCs w:val="28"/>
        </w:rPr>
        <w:t>: в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ид рабочего стола, знакомство с элементами рабочего стола 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Windows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виндоус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; к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>нопка «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уск», панель задач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5C1A85" w:rsidRPr="00AA6671">
        <w:rPr>
          <w:rFonts w:ascii="Times New Roman" w:hAnsi="Times New Roman"/>
          <w:sz w:val="28"/>
          <w:szCs w:val="28"/>
        </w:rPr>
        <w:t>манипулятор «мышь», приемы работы</w:t>
      </w:r>
      <w:r w:rsidR="005C1A85">
        <w:rPr>
          <w:rFonts w:ascii="Times New Roman" w:hAnsi="Times New Roman"/>
          <w:sz w:val="28"/>
          <w:szCs w:val="28"/>
        </w:rPr>
        <w:t xml:space="preserve"> </w:t>
      </w:r>
      <w:r w:rsidR="005C1A85" w:rsidRPr="00AA6671">
        <w:rPr>
          <w:rFonts w:ascii="Times New Roman" w:hAnsi="Times New Roman"/>
          <w:sz w:val="28"/>
          <w:szCs w:val="28"/>
        </w:rPr>
        <w:t>с манипулятором</w:t>
      </w:r>
      <w:r w:rsidR="005C1A85">
        <w:rPr>
          <w:rFonts w:ascii="Times New Roman" w:hAnsi="Times New Roman"/>
          <w:sz w:val="28"/>
          <w:szCs w:val="28"/>
        </w:rPr>
        <w:t xml:space="preserve"> </w:t>
      </w:r>
      <w:r w:rsidR="005C1A85" w:rsidRPr="00AA6671">
        <w:rPr>
          <w:rFonts w:ascii="Times New Roman" w:hAnsi="Times New Roman"/>
          <w:sz w:val="28"/>
          <w:szCs w:val="28"/>
        </w:rPr>
        <w:t>«</w:t>
      </w:r>
      <w:r w:rsidR="005C1A85">
        <w:rPr>
          <w:rFonts w:ascii="Times New Roman" w:hAnsi="Times New Roman"/>
          <w:sz w:val="28"/>
          <w:szCs w:val="28"/>
        </w:rPr>
        <w:t>М</w:t>
      </w:r>
      <w:r w:rsidR="005C1A85" w:rsidRPr="00AA6671">
        <w:rPr>
          <w:rFonts w:ascii="Times New Roman" w:hAnsi="Times New Roman"/>
          <w:sz w:val="28"/>
          <w:szCs w:val="28"/>
        </w:rPr>
        <w:t>ышь»</w:t>
      </w:r>
      <w:r w:rsidR="005C1A85">
        <w:rPr>
          <w:rFonts w:ascii="Times New Roman" w:hAnsi="Times New Roman"/>
          <w:sz w:val="28"/>
          <w:szCs w:val="28"/>
        </w:rPr>
        <w:t>: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 xml:space="preserve"> к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омпьютерные игры, действия в которых выполняются с помощью манипулятора «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М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ышь»</w:t>
      </w:r>
      <w:bookmarkStart w:id="7" w:name="bookmark7"/>
      <w:r w:rsidR="0026360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 н</w:t>
      </w:r>
      <w:proofErr w:type="spellStart"/>
      <w:r w:rsidR="00263603" w:rsidRPr="00AA6671">
        <w:rPr>
          <w:rFonts w:ascii="Times New Roman" w:hAnsi="Times New Roman"/>
          <w:sz w:val="28"/>
          <w:szCs w:val="28"/>
        </w:rPr>
        <w:t>азначение</w:t>
      </w:r>
      <w:proofErr w:type="spellEnd"/>
      <w:r w:rsidR="00263603" w:rsidRPr="00AA6671">
        <w:rPr>
          <w:rFonts w:ascii="Times New Roman" w:hAnsi="Times New Roman"/>
          <w:sz w:val="28"/>
          <w:szCs w:val="28"/>
        </w:rPr>
        <w:t xml:space="preserve"> групп клавиш</w:t>
      </w:r>
      <w:bookmarkEnd w:id="7"/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клавиатуры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; алфавитные и цифровые кла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виши, их расположение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; к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лавиши управления курсором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; ма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лая цифровая клавиатура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; к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омпьютерные игры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 xml:space="preserve"> на 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клавиатур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ном тренажере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263603" w:rsidRPr="00CF35D0">
        <w:rPr>
          <w:rFonts w:ascii="Times New Roman" w:hAnsi="Times New Roman"/>
          <w:sz w:val="28"/>
          <w:szCs w:val="28"/>
        </w:rPr>
        <w:t xml:space="preserve"> </w:t>
      </w:r>
      <w:r w:rsidR="00263603">
        <w:rPr>
          <w:rFonts w:ascii="Times New Roman" w:hAnsi="Times New Roman"/>
          <w:sz w:val="28"/>
          <w:szCs w:val="28"/>
        </w:rPr>
        <w:t>с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труктура меню «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уск», перемещение по меню, закрытие меню</w:t>
      </w:r>
      <w:r w:rsidR="00263603">
        <w:rPr>
          <w:rFonts w:ascii="Times New Roman" w:hAnsi="Times New Roman"/>
          <w:sz w:val="28"/>
          <w:szCs w:val="28"/>
        </w:rPr>
        <w:t>; о</w:t>
      </w:r>
      <w:r w:rsidR="00263603" w:rsidRPr="00AA6671">
        <w:rPr>
          <w:rFonts w:ascii="Times New Roman" w:hAnsi="Times New Roman"/>
          <w:sz w:val="28"/>
          <w:szCs w:val="28"/>
        </w:rPr>
        <w:t xml:space="preserve">кна </w:t>
      </w:r>
      <w:r w:rsidR="00263603" w:rsidRPr="00AA6671">
        <w:rPr>
          <w:rFonts w:ascii="Times New Roman" w:hAnsi="Times New Roman"/>
          <w:sz w:val="28"/>
          <w:szCs w:val="28"/>
          <w:lang w:val="en-US"/>
        </w:rPr>
        <w:t>Windows</w:t>
      </w:r>
      <w:r w:rsidR="008C4FE3">
        <w:rPr>
          <w:rFonts w:ascii="Times New Roman" w:hAnsi="Times New Roman"/>
          <w:sz w:val="28"/>
          <w:szCs w:val="28"/>
        </w:rPr>
        <w:t xml:space="preserve"> </w:t>
      </w:r>
      <w:r w:rsidR="008C4FE3" w:rsidRPr="008C4FE3">
        <w:rPr>
          <w:rFonts w:ascii="Times New Roman" w:hAnsi="Times New Roman"/>
          <w:sz w:val="28"/>
          <w:szCs w:val="28"/>
        </w:rPr>
        <w:t>(</w:t>
      </w:r>
      <w:proofErr w:type="spellStart"/>
      <w:r w:rsidR="008C4FE3" w:rsidRP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 w:rsidRPr="008C4FE3">
        <w:rPr>
          <w:rFonts w:ascii="Times New Roman" w:hAnsi="Times New Roman"/>
          <w:sz w:val="28"/>
          <w:szCs w:val="28"/>
        </w:rPr>
        <w:t>)</w:t>
      </w:r>
      <w:r w:rsidR="00263603">
        <w:rPr>
          <w:rFonts w:ascii="Times New Roman" w:hAnsi="Times New Roman"/>
          <w:sz w:val="28"/>
          <w:szCs w:val="28"/>
        </w:rPr>
        <w:t>: з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накомство с окнами 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Windows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(</w:t>
      </w:r>
      <w:proofErr w:type="spellStart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виндоус</w:t>
      </w:r>
      <w:proofErr w:type="spellEnd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) 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(на примере окна папки «мой компьютер»), основные элементы окна, разворачивание и восстановление окна, сво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рачивание и закрытие окна, изме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нение размера окна, прокрутка окна</w:t>
      </w:r>
      <w:bookmarkStart w:id="8" w:name="bookmark9"/>
      <w:r w:rsidR="0026360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263603">
        <w:rPr>
          <w:rFonts w:ascii="Times New Roman" w:hAnsi="Times New Roman"/>
          <w:sz w:val="28"/>
          <w:szCs w:val="28"/>
        </w:rPr>
        <w:t xml:space="preserve"> с</w:t>
      </w:r>
      <w:r w:rsidR="00263603" w:rsidRPr="00AA6671">
        <w:rPr>
          <w:rFonts w:ascii="Times New Roman" w:hAnsi="Times New Roman"/>
          <w:sz w:val="28"/>
          <w:szCs w:val="28"/>
        </w:rPr>
        <w:t xml:space="preserve">тандартные приложения </w:t>
      </w:r>
      <w:r w:rsidR="00263603" w:rsidRPr="00AA6671">
        <w:rPr>
          <w:rFonts w:ascii="Times New Roman" w:hAnsi="Times New Roman"/>
          <w:sz w:val="28"/>
          <w:szCs w:val="28"/>
          <w:lang w:val="en-US"/>
        </w:rPr>
        <w:t>Windows</w:t>
      </w:r>
      <w:bookmarkEnd w:id="8"/>
      <w:r w:rsidR="008C4FE3">
        <w:rPr>
          <w:rFonts w:ascii="Times New Roman" w:hAnsi="Times New Roman"/>
          <w:sz w:val="28"/>
          <w:szCs w:val="28"/>
        </w:rPr>
        <w:t xml:space="preserve"> </w:t>
      </w:r>
      <w:r w:rsidR="008C4FE3" w:rsidRPr="008C4FE3">
        <w:rPr>
          <w:rFonts w:ascii="Times New Roman" w:hAnsi="Times New Roman"/>
          <w:sz w:val="28"/>
          <w:szCs w:val="28"/>
        </w:rPr>
        <w:t>(</w:t>
      </w:r>
      <w:proofErr w:type="spellStart"/>
      <w:r w:rsidR="008C4FE3" w:rsidRP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 w:rsidRPr="008C4FE3">
        <w:rPr>
          <w:rFonts w:ascii="Times New Roman" w:hAnsi="Times New Roman"/>
          <w:sz w:val="28"/>
          <w:szCs w:val="28"/>
        </w:rPr>
        <w:t>)</w:t>
      </w:r>
      <w:r w:rsidR="00263603">
        <w:rPr>
          <w:rFonts w:ascii="Times New Roman" w:hAnsi="Times New Roman"/>
          <w:sz w:val="28"/>
          <w:szCs w:val="28"/>
        </w:rPr>
        <w:t>: з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апуск программы из меню «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уск» (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Калькулятор), изуче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ние приемов 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lastRenderedPageBreak/>
        <w:t>работы со стандартным приложением «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</w:rPr>
        <w:t>Каль</w:t>
      </w:r>
      <w:r w:rsidR="00263603" w:rsidRPr="00AA6671">
        <w:rPr>
          <w:rStyle w:val="BookmanOldStyle95pt"/>
          <w:rFonts w:ascii="Times New Roman" w:hAnsi="Times New Roman" w:cs="Times New Roman"/>
          <w:sz w:val="28"/>
          <w:szCs w:val="28"/>
        </w:rPr>
        <w:t>кулятор», выполнение вычислений, закрытие меню</w:t>
      </w:r>
      <w:r w:rsidR="0026360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</w:p>
    <w:p w:rsidR="005C1A85" w:rsidRPr="00230B1D" w:rsidRDefault="005C1A85" w:rsidP="001768CF">
      <w:pPr>
        <w:pStyle w:val="af7"/>
        <w:ind w:firstLine="708"/>
        <w:jc w:val="both"/>
        <w:rPr>
          <w:rStyle w:val="BookmanOldStyle95pt"/>
          <w:rFonts w:ascii="Times New Roman" w:eastAsia="Times New Roman" w:hAnsi="Times New Roman" w:cs="Times New Roman"/>
          <w:color w:val="auto"/>
          <w:sz w:val="28"/>
          <w:szCs w:val="28"/>
          <w:shd w:val="clear" w:color="auto" w:fill="auto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 w:rsidR="00637D7F">
        <w:rPr>
          <w:rFonts w:ascii="Times New Roman" w:hAnsi="Times New Roman"/>
          <w:sz w:val="28"/>
          <w:szCs w:val="28"/>
        </w:rPr>
        <w:t xml:space="preserve">) </w:t>
      </w:r>
      <w:r w:rsidR="00E309D0">
        <w:rPr>
          <w:rFonts w:ascii="Times New Roman" w:hAnsi="Times New Roman"/>
          <w:sz w:val="28"/>
          <w:szCs w:val="28"/>
        </w:rPr>
        <w:t>компьютерные системы</w:t>
      </w:r>
      <w:r w:rsidR="0033280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2804">
        <w:t>–</w:t>
      </w:r>
      <w:r w:rsidR="009D3881">
        <w:rPr>
          <w:rFonts w:ascii="Times New Roman" w:hAnsi="Times New Roman"/>
          <w:sz w:val="28"/>
          <w:szCs w:val="28"/>
        </w:rPr>
        <w:t xml:space="preserve"> устройства компьютера: </w:t>
      </w:r>
      <w:r w:rsidR="00B40DCF">
        <w:rPr>
          <w:rFonts w:ascii="Times New Roman" w:hAnsi="Times New Roman"/>
          <w:sz w:val="28"/>
          <w:szCs w:val="28"/>
        </w:rPr>
        <w:t>з</w:t>
      </w:r>
      <w:r w:rsidR="00637D7F" w:rsidRPr="00AA6671">
        <w:rPr>
          <w:rFonts w:ascii="Times New Roman" w:hAnsi="Times New Roman"/>
          <w:sz w:val="28"/>
          <w:szCs w:val="28"/>
        </w:rPr>
        <w:t>накомство с персональным компьютером</w:t>
      </w:r>
      <w:r w:rsidR="00771608">
        <w:rPr>
          <w:rStyle w:val="2210pt"/>
          <w:rFonts w:ascii="Times New Roman" w:hAnsi="Times New Roman" w:cs="Times New Roman"/>
          <w:b w:val="0"/>
          <w:sz w:val="28"/>
          <w:szCs w:val="28"/>
        </w:rPr>
        <w:t>:</w:t>
      </w:r>
      <w:r w:rsidR="008F7E1B">
        <w:rPr>
          <w:rStyle w:val="2210pt"/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ерсональный компьютер как</w:t>
      </w:r>
      <w:r w:rsidR="00E67D6D">
        <w:rPr>
          <w:rStyle w:val="BookmanOldStyle95pt"/>
          <w:rFonts w:ascii="Times New Roman" w:hAnsi="Times New Roman" w:cs="Times New Roman"/>
          <w:sz w:val="28"/>
          <w:szCs w:val="28"/>
        </w:rPr>
        <w:t xml:space="preserve"> средство получения, пере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дачи, переработки и хранения различных видов информации (текстовой, графической, звуковой, видеоинформации)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о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сновные устройства персонального компьютера: монитор, клавиатура, системный блок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н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азначение каждого из устройств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к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нопка включения-выключения питания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637D7F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д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ополнительные устройства персонального </w:t>
      </w:r>
      <w:r w:rsidR="00332804">
        <w:rPr>
          <w:rStyle w:val="BookmanOldStyle95pt"/>
          <w:rFonts w:ascii="Times New Roman" w:hAnsi="Times New Roman" w:cs="Times New Roman"/>
          <w:sz w:val="28"/>
          <w:szCs w:val="28"/>
        </w:rPr>
        <w:t>компьютера: манипулятор «мышь»,</w:t>
      </w:r>
      <w:r w:rsidR="0033280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принтер, звуковые колонки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, и</w:t>
      </w:r>
      <w:r w:rsidR="00637D7F">
        <w:rPr>
          <w:rStyle w:val="BookmanOldStyle95pt"/>
          <w:rFonts w:ascii="Times New Roman" w:hAnsi="Times New Roman" w:cs="Times New Roman"/>
          <w:sz w:val="28"/>
          <w:szCs w:val="28"/>
        </w:rPr>
        <w:t>х назначение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орядок включения и в</w:t>
      </w:r>
      <w:r w:rsidR="00E67D6D">
        <w:rPr>
          <w:rStyle w:val="BookmanOldStyle95pt"/>
          <w:rFonts w:ascii="Times New Roman" w:hAnsi="Times New Roman" w:cs="Times New Roman"/>
          <w:sz w:val="28"/>
          <w:szCs w:val="28"/>
        </w:rPr>
        <w:t>ыключения компьютера, последова</w:t>
      </w:r>
      <w:r w:rsidR="00637D7F" w:rsidRPr="00AA6671">
        <w:rPr>
          <w:rStyle w:val="BookmanOldStyle95pt"/>
          <w:rFonts w:ascii="Times New Roman" w:hAnsi="Times New Roman" w:cs="Times New Roman"/>
          <w:sz w:val="28"/>
          <w:szCs w:val="28"/>
        </w:rPr>
        <w:t>тельность действий</w:t>
      </w:r>
      <w:r w:rsidR="00230B1D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</w:p>
    <w:p w:rsidR="005C1A85" w:rsidRDefault="00332804" w:rsidP="001768CF">
      <w:pPr>
        <w:pStyle w:val="af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BookmanOldStyle95pt"/>
          <w:rFonts w:ascii="Times New Roman" w:hAnsi="Times New Roman" w:cs="Times New Roman"/>
          <w:sz w:val="28"/>
          <w:szCs w:val="28"/>
        </w:rPr>
        <w:t xml:space="preserve">3) </w:t>
      </w:r>
      <w:r w:rsidR="00E309D0">
        <w:rPr>
          <w:rStyle w:val="BookmanOldStyle95pt"/>
          <w:rFonts w:ascii="Times New Roman" w:hAnsi="Times New Roman" w:cs="Times New Roman"/>
          <w:sz w:val="28"/>
          <w:szCs w:val="28"/>
        </w:rPr>
        <w:t>здоровье и безопасность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>
        <w:t>–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 xml:space="preserve"> т</w:t>
      </w:r>
      <w:r w:rsidR="005C1A85" w:rsidRPr="00AA6671">
        <w:rPr>
          <w:rFonts w:ascii="Times New Roman" w:hAnsi="Times New Roman"/>
          <w:sz w:val="28"/>
          <w:szCs w:val="28"/>
        </w:rPr>
        <w:t>ехника безопасности при работе с персональным компьютером</w:t>
      </w:r>
      <w:r w:rsidR="005C1A85">
        <w:rPr>
          <w:rStyle w:val="2210pt"/>
          <w:rFonts w:ascii="Times New Roman" w:hAnsi="Times New Roman" w:cs="Times New Roman"/>
          <w:b w:val="0"/>
          <w:sz w:val="28"/>
          <w:szCs w:val="28"/>
        </w:rPr>
        <w:t>. Т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ребования техники безопасности при работе с персональным компьютером. 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равил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а поведения в компьютерном клас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се. 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Г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игиенические требования при работе на компьютере. </w:t>
      </w:r>
      <w:r w:rsidR="005C1A85">
        <w:rPr>
          <w:rStyle w:val="BookmanOldStyle95pt"/>
          <w:rFonts w:ascii="Times New Roman" w:hAnsi="Times New Roman" w:cs="Times New Roman"/>
          <w:sz w:val="28"/>
          <w:szCs w:val="28"/>
        </w:rPr>
        <w:t>Ох</w:t>
      </w:r>
      <w:r w:rsidR="005C1A85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рана зрения и профилактика зрительного переутомления</w:t>
      </w:r>
      <w:r w:rsidR="00E7676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.</w:t>
      </w:r>
    </w:p>
    <w:p w:rsidR="009E2DBA" w:rsidRDefault="001B25EB" w:rsidP="001768CF">
      <w:pPr>
        <w:pStyle w:val="af7"/>
        <w:ind w:firstLine="708"/>
        <w:jc w:val="both"/>
        <w:rPr>
          <w:rStyle w:val="af9"/>
          <w:rFonts w:ascii="Times New Roman" w:hAnsi="Times New Roman"/>
          <w:sz w:val="28"/>
          <w:szCs w:val="28"/>
          <w:lang w:val="kk-KZ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>24</w:t>
      </w:r>
      <w:r w:rsidR="009E2DBA">
        <w:rPr>
          <w:rStyle w:val="af9"/>
          <w:rFonts w:ascii="Times New Roman" w:hAnsi="Times New Roman"/>
          <w:sz w:val="28"/>
          <w:szCs w:val="28"/>
          <w:lang w:val="kk-KZ"/>
        </w:rPr>
        <w:t xml:space="preserve">. </w:t>
      </w:r>
      <w:r w:rsidR="009E2DBA" w:rsidRPr="000D4D0A">
        <w:rPr>
          <w:rStyle w:val="af9"/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</w:t>
      </w:r>
      <w:r w:rsidR="009E2DBA">
        <w:rPr>
          <w:rStyle w:val="af9"/>
          <w:rFonts w:ascii="Times New Roman" w:hAnsi="Times New Roman"/>
          <w:sz w:val="28"/>
          <w:szCs w:val="28"/>
          <w:lang w:val="kk-KZ"/>
        </w:rPr>
        <w:t>«Информатика»</w:t>
      </w:r>
      <w:r w:rsidR="009E2DBA" w:rsidRPr="000D4D0A">
        <w:rPr>
          <w:rStyle w:val="af9"/>
          <w:rFonts w:ascii="Times New Roman" w:hAnsi="Times New Roman"/>
          <w:sz w:val="28"/>
          <w:szCs w:val="28"/>
          <w:lang w:val="kk-KZ"/>
        </w:rPr>
        <w:t xml:space="preserve"> для </w:t>
      </w:r>
      <w:r w:rsidR="009B2A62">
        <w:rPr>
          <w:rStyle w:val="af9"/>
          <w:rFonts w:ascii="Times New Roman" w:hAnsi="Times New Roman"/>
          <w:sz w:val="28"/>
          <w:szCs w:val="28"/>
          <w:lang w:val="kk-KZ"/>
        </w:rPr>
        <w:t>9</w:t>
      </w:r>
      <w:r w:rsidR="009E2DBA" w:rsidRPr="000D4D0A">
        <w:rPr>
          <w:rStyle w:val="af9"/>
          <w:rFonts w:ascii="Times New Roman" w:hAnsi="Times New Roman"/>
          <w:sz w:val="28"/>
          <w:szCs w:val="28"/>
          <w:lang w:val="ru-RU"/>
        </w:rPr>
        <w:t xml:space="preserve"> </w:t>
      </w:r>
      <w:r w:rsidR="009E2DBA" w:rsidRPr="000D4D0A">
        <w:rPr>
          <w:rStyle w:val="af9"/>
          <w:rFonts w:ascii="Times New Roman" w:hAnsi="Times New Roman"/>
          <w:sz w:val="28"/>
          <w:szCs w:val="28"/>
          <w:lang w:val="kk-KZ"/>
        </w:rPr>
        <w:t>класса:</w:t>
      </w:r>
    </w:p>
    <w:p w:rsidR="002478F2" w:rsidRPr="009B2A62" w:rsidRDefault="00290FD4" w:rsidP="001768CF">
      <w:pPr>
        <w:pStyle w:val="af7"/>
        <w:ind w:firstLine="708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1) </w:t>
      </w:r>
      <w:r w:rsidR="0006612C">
        <w:rPr>
          <w:rStyle w:val="af9"/>
          <w:rFonts w:ascii="Times New Roman" w:hAnsi="Times New Roman"/>
          <w:sz w:val="28"/>
          <w:szCs w:val="28"/>
          <w:lang w:val="kk-KZ"/>
        </w:rPr>
        <w:t>информационные процессы</w:t>
      </w:r>
      <w:r w:rsidR="009D3881">
        <w:rPr>
          <w:rStyle w:val="af9"/>
          <w:rFonts w:ascii="Times New Roman" w:hAnsi="Times New Roman"/>
          <w:sz w:val="28"/>
          <w:szCs w:val="28"/>
          <w:lang w:val="kk-KZ"/>
        </w:rPr>
        <w:t>: понятие</w:t>
      </w:r>
      <w:r w:rsidR="009D3881" w:rsidRPr="00AA6671">
        <w:rPr>
          <w:rFonts w:ascii="Times New Roman" w:hAnsi="Times New Roman"/>
          <w:sz w:val="28"/>
          <w:szCs w:val="28"/>
        </w:rPr>
        <w:t xml:space="preserve"> об информации, способы</w:t>
      </w:r>
      <w:r w:rsidR="009D3881">
        <w:rPr>
          <w:rFonts w:ascii="Times New Roman" w:hAnsi="Times New Roman"/>
          <w:sz w:val="28"/>
          <w:szCs w:val="28"/>
        </w:rPr>
        <w:t xml:space="preserve"> </w:t>
      </w:r>
      <w:r w:rsidR="009D3881" w:rsidRPr="00AA6671">
        <w:rPr>
          <w:rFonts w:ascii="Times New Roman" w:hAnsi="Times New Roman"/>
          <w:sz w:val="28"/>
          <w:szCs w:val="28"/>
        </w:rPr>
        <w:t>ее получения и обработки</w:t>
      </w:r>
      <w:r w:rsidR="009D3881">
        <w:rPr>
          <w:rStyle w:val="2210pt"/>
          <w:rFonts w:ascii="Times New Roman" w:hAnsi="Times New Roman" w:cs="Times New Roman"/>
          <w:b w:val="0"/>
          <w:sz w:val="28"/>
          <w:szCs w:val="28"/>
        </w:rPr>
        <w:t>. В</w:t>
      </w:r>
      <w:r w:rsidR="009D3881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иды информации в современном мире. </w:t>
      </w:r>
      <w:r w:rsidR="009D3881">
        <w:rPr>
          <w:rStyle w:val="BookmanOldStyle95pt"/>
          <w:rFonts w:ascii="Times New Roman" w:hAnsi="Times New Roman" w:cs="Times New Roman"/>
          <w:sz w:val="28"/>
          <w:szCs w:val="28"/>
        </w:rPr>
        <w:t>Поиск информации.</w:t>
      </w:r>
      <w:r w:rsidR="009B2A62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Создание и преобразование информационных объектов:  </w:t>
      </w:r>
      <w:r w:rsidR="007F0EC5">
        <w:rPr>
          <w:rStyle w:val="BookmanOldStyle95pt"/>
          <w:rFonts w:ascii="Times New Roman" w:hAnsi="Times New Roman" w:cs="Times New Roman"/>
          <w:sz w:val="28"/>
          <w:szCs w:val="28"/>
        </w:rPr>
        <w:t>использование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 элемен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т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ов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окна 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Microsoft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Word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: заголовок, панель инструментов (стандартная), рабочее поле, полоса прокрутки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>; всплывающие подсказки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 использование меню «Пуск»; о</w:t>
      </w:r>
      <w:r w:rsidR="00B82C37" w:rsidRPr="00AA6671">
        <w:rPr>
          <w:rFonts w:ascii="Times New Roman" w:hAnsi="Times New Roman"/>
          <w:sz w:val="28"/>
          <w:szCs w:val="28"/>
        </w:rPr>
        <w:t>сновные операции с текстом</w:t>
      </w:r>
      <w:r w:rsidR="00B82C37">
        <w:rPr>
          <w:rFonts w:ascii="Times New Roman" w:hAnsi="Times New Roman"/>
          <w:sz w:val="28"/>
          <w:szCs w:val="28"/>
        </w:rPr>
        <w:t xml:space="preserve">: 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правила набора текста 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>(прописная буква, знаки препина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ния, пробел между словами, абзац, удаление символа справа (слева) от курсора)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о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тмена действий с помощью значка «отменить» на панели инструментов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; с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охранение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 документа с помощью значка «со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хранить» на панели инструментов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B82C37">
        <w:rPr>
          <w:rFonts w:ascii="Times New Roman" w:hAnsi="Times New Roman"/>
          <w:sz w:val="28"/>
          <w:szCs w:val="28"/>
        </w:rPr>
        <w:t xml:space="preserve"> р</w:t>
      </w:r>
      <w:r w:rsidR="00B82C37" w:rsidRPr="00AA6671">
        <w:rPr>
          <w:rFonts w:ascii="Times New Roman" w:hAnsi="Times New Roman"/>
          <w:sz w:val="28"/>
          <w:szCs w:val="28"/>
        </w:rPr>
        <w:t>едактирование документа</w:t>
      </w:r>
      <w:r w:rsidR="00B82C37">
        <w:rPr>
          <w:rFonts w:ascii="Times New Roman" w:hAnsi="Times New Roman"/>
          <w:sz w:val="28"/>
          <w:szCs w:val="28"/>
        </w:rPr>
        <w:t xml:space="preserve">: 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открытие документа, масштаб документа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еремещение по тексту с помощью манипулятора «мышь», клавиатуры, полосы прокрутки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создание новых папок и фай</w:t>
      </w:r>
      <w:r w:rsidR="00813E8F" w:rsidRPr="00AA6671">
        <w:rPr>
          <w:rStyle w:val="BookmanOldStyle95pt"/>
          <w:rFonts w:ascii="Times New Roman" w:hAnsi="Times New Roman" w:cs="Times New Roman"/>
          <w:sz w:val="28"/>
          <w:szCs w:val="28"/>
        </w:rPr>
        <w:t>лов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813E8F" w:rsidRPr="00AA6671">
        <w:rPr>
          <w:rStyle w:val="BookmanOldStyle95pt"/>
          <w:rFonts w:ascii="Times New Roman" w:hAnsi="Times New Roman" w:cs="Times New Roman"/>
          <w:sz w:val="28"/>
          <w:szCs w:val="28"/>
        </w:rPr>
        <w:t>перемещение файлов, папок в программе «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813E8F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роводник»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>; о</w:t>
      </w:r>
      <w:r w:rsidR="00813E8F" w:rsidRPr="00AA6671">
        <w:rPr>
          <w:rStyle w:val="BookmanOldStyle95pt"/>
          <w:rFonts w:ascii="Times New Roman" w:hAnsi="Times New Roman" w:cs="Times New Roman"/>
          <w:sz w:val="28"/>
          <w:szCs w:val="28"/>
        </w:rPr>
        <w:t>ткрытие папки «мои документы» с помощью программы «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813E8F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роводник»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 xml:space="preserve">, 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сохра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softHyphen/>
        <w:t>нение файлов и папок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в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вод текста,  упражнения на расставление знаков препинания в тексте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ред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>актирование и формати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рован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>ие текста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 сохранение документа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 п</w:t>
      </w:r>
      <w:r w:rsidR="00B82C37" w:rsidRPr="00AA6671">
        <w:rPr>
          <w:rFonts w:ascii="Times New Roman" w:hAnsi="Times New Roman"/>
          <w:sz w:val="28"/>
          <w:szCs w:val="28"/>
        </w:rPr>
        <w:t>ечать документа</w:t>
      </w:r>
      <w:r w:rsidR="00B82C37">
        <w:rPr>
          <w:rFonts w:ascii="Times New Roman" w:hAnsi="Times New Roman"/>
          <w:sz w:val="28"/>
          <w:szCs w:val="28"/>
        </w:rPr>
        <w:t xml:space="preserve">: 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порядок включения и выключения принтера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>; у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становка бумаги в принтер</w:t>
      </w:r>
      <w:r w:rsidR="002478F2"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>ечать д</w:t>
      </w:r>
      <w:r w:rsidR="00B82C37">
        <w:rPr>
          <w:rStyle w:val="BookmanOldStyle95pt"/>
          <w:rFonts w:ascii="Times New Roman" w:hAnsi="Times New Roman" w:cs="Times New Roman"/>
          <w:sz w:val="28"/>
          <w:szCs w:val="28"/>
        </w:rPr>
        <w:t xml:space="preserve">окумента с помощью </w:t>
      </w:r>
      <w:r w:rsidR="00E76766">
        <w:rPr>
          <w:rStyle w:val="BookmanOldStyle95pt"/>
          <w:rFonts w:ascii="Times New Roman" w:hAnsi="Times New Roman" w:cs="Times New Roman"/>
          <w:sz w:val="28"/>
          <w:szCs w:val="28"/>
        </w:rPr>
        <w:t>команды «печать»</w:t>
      </w:r>
      <w:r w:rsidR="00E7676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B82C37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</w:p>
    <w:p w:rsidR="007935F8" w:rsidRDefault="00B82C37" w:rsidP="001768CF">
      <w:pPr>
        <w:pStyle w:val="af7"/>
        <w:ind w:firstLine="708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 w:rsidR="009D3881">
        <w:rPr>
          <w:rFonts w:ascii="Times New Roman" w:hAnsi="Times New Roman"/>
          <w:sz w:val="28"/>
          <w:szCs w:val="28"/>
        </w:rPr>
        <w:t xml:space="preserve">) </w:t>
      </w:r>
      <w:r w:rsidR="0006612C">
        <w:rPr>
          <w:rFonts w:ascii="Times New Roman" w:hAnsi="Times New Roman"/>
          <w:sz w:val="28"/>
          <w:szCs w:val="28"/>
        </w:rPr>
        <w:t>к</w:t>
      </w:r>
      <w:r w:rsidR="009D3881">
        <w:rPr>
          <w:rFonts w:ascii="Times New Roman" w:hAnsi="Times New Roman"/>
          <w:sz w:val="28"/>
          <w:szCs w:val="28"/>
        </w:rPr>
        <w:t>омпьютерные системы</w:t>
      </w:r>
      <w:r w:rsidR="0006612C">
        <w:rPr>
          <w:rFonts w:ascii="Times New Roman" w:hAnsi="Times New Roman"/>
          <w:sz w:val="28"/>
          <w:szCs w:val="28"/>
        </w:rPr>
        <w:t xml:space="preserve"> </w:t>
      </w:r>
      <w:r w:rsidR="007F0EC5" w:rsidRPr="007F0EC5">
        <w:t xml:space="preserve"> </w:t>
      </w:r>
      <w:r w:rsidR="007F0EC5">
        <w:t>–</w:t>
      </w:r>
      <w:r w:rsidR="00290FD4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9" w:name="bookmark19"/>
      <w:r w:rsidR="00712B4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устройства компьютера: 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функции основных устройств компьютер</w:t>
      </w:r>
      <w:r w:rsidR="006C07DB" w:rsidRPr="00AA6671">
        <w:rPr>
          <w:rFonts w:ascii="Times New Roman" w:hAnsi="Times New Roman"/>
          <w:sz w:val="28"/>
          <w:szCs w:val="28"/>
        </w:rPr>
        <w:t>а</w:t>
      </w:r>
      <w:r w:rsidR="00813E8F">
        <w:rPr>
          <w:rFonts w:ascii="Times New Roman" w:hAnsi="Times New Roman"/>
          <w:sz w:val="28"/>
          <w:szCs w:val="28"/>
        </w:rPr>
        <w:t xml:space="preserve">; порядок </w:t>
      </w:r>
      <w:r w:rsidR="00813E8F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запуск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</w:t>
      </w:r>
      <w:r w:rsidR="00813E8F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программы Microsoft Word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(майкрософт ворд)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; элементы окон </w:t>
      </w:r>
      <w:r w:rsidR="00813E8F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программы Microsoft Word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(майкрософт ворд)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:</w:t>
      </w:r>
      <w:r w:rsidR="00813E8F" w:rsidRPr="00813E8F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13E8F" w:rsidRPr="00AA6671">
        <w:rPr>
          <w:rStyle w:val="BookmanOldStyle95pt"/>
          <w:rFonts w:ascii="Times New Roman" w:hAnsi="Times New Roman" w:cs="Times New Roman"/>
          <w:sz w:val="28"/>
          <w:szCs w:val="28"/>
        </w:rPr>
        <w:t>заголовок, панель инструментов (стандартная), рабочее поле, полоса прокрутки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; всплывающие подсказки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13E8F">
        <w:rPr>
          <w:rFonts w:ascii="Times New Roman" w:hAnsi="Times New Roman"/>
          <w:sz w:val="28"/>
          <w:szCs w:val="28"/>
        </w:rPr>
        <w:t>фа</w:t>
      </w:r>
      <w:r w:rsidR="006C07DB" w:rsidRPr="00AA6671">
        <w:rPr>
          <w:rFonts w:ascii="Times New Roman" w:hAnsi="Times New Roman"/>
          <w:sz w:val="28"/>
          <w:szCs w:val="28"/>
        </w:rPr>
        <w:t xml:space="preserve">йловая структура в </w:t>
      </w:r>
      <w:r w:rsidR="006C07DB" w:rsidRPr="00AA6671">
        <w:rPr>
          <w:rFonts w:ascii="Times New Roman" w:hAnsi="Times New Roman"/>
          <w:sz w:val="28"/>
          <w:szCs w:val="28"/>
          <w:lang w:val="en-US"/>
        </w:rPr>
        <w:t>Windows</w:t>
      </w:r>
      <w:r w:rsidR="008C4FE3">
        <w:rPr>
          <w:rFonts w:ascii="Times New Roman" w:hAnsi="Times New Roman"/>
          <w:sz w:val="28"/>
          <w:szCs w:val="28"/>
        </w:rPr>
        <w:t xml:space="preserve"> </w:t>
      </w:r>
      <w:r w:rsidR="008C4FE3" w:rsidRPr="008C4FE3">
        <w:rPr>
          <w:rFonts w:ascii="Times New Roman" w:hAnsi="Times New Roman"/>
          <w:sz w:val="28"/>
          <w:szCs w:val="28"/>
        </w:rPr>
        <w:t>(</w:t>
      </w:r>
      <w:proofErr w:type="spellStart"/>
      <w:r w:rsidR="008C4FE3" w:rsidRP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 w:rsidRPr="008C4FE3">
        <w:rPr>
          <w:rFonts w:ascii="Times New Roman" w:hAnsi="Times New Roman"/>
          <w:sz w:val="28"/>
          <w:szCs w:val="28"/>
        </w:rPr>
        <w:t>)</w:t>
      </w:r>
      <w:r w:rsidR="00A0163B">
        <w:rPr>
          <w:rFonts w:ascii="Times New Roman" w:hAnsi="Times New Roman"/>
          <w:sz w:val="28"/>
          <w:szCs w:val="28"/>
        </w:rPr>
        <w:t xml:space="preserve">; </w:t>
      </w:r>
      <w:r w:rsidR="00813E8F">
        <w:rPr>
          <w:rFonts w:ascii="Times New Roman" w:hAnsi="Times New Roman"/>
          <w:sz w:val="28"/>
          <w:szCs w:val="28"/>
        </w:rPr>
        <w:t xml:space="preserve">назначение </w:t>
      </w:r>
      <w:r w:rsidR="006C07DB" w:rsidRPr="00AA6671">
        <w:rPr>
          <w:rFonts w:ascii="Times New Roman" w:hAnsi="Times New Roman"/>
          <w:sz w:val="28"/>
          <w:szCs w:val="28"/>
        </w:rPr>
        <w:t>программ</w:t>
      </w:r>
      <w:r w:rsidR="00813E8F">
        <w:rPr>
          <w:rFonts w:ascii="Times New Roman" w:hAnsi="Times New Roman"/>
          <w:sz w:val="28"/>
          <w:szCs w:val="28"/>
        </w:rPr>
        <w:t>ы</w:t>
      </w:r>
      <w:r w:rsidR="006C07DB" w:rsidRPr="00AA6671">
        <w:rPr>
          <w:rFonts w:ascii="Times New Roman" w:hAnsi="Times New Roman"/>
          <w:sz w:val="28"/>
          <w:szCs w:val="28"/>
        </w:rPr>
        <w:t xml:space="preserve"> «</w:t>
      </w:r>
      <w:r w:rsidR="006C07DB">
        <w:rPr>
          <w:rFonts w:ascii="Times New Roman" w:hAnsi="Times New Roman"/>
          <w:sz w:val="28"/>
          <w:szCs w:val="28"/>
        </w:rPr>
        <w:t>П</w:t>
      </w:r>
      <w:r w:rsidR="006C07DB" w:rsidRPr="00AA6671">
        <w:rPr>
          <w:rFonts w:ascii="Times New Roman" w:hAnsi="Times New Roman"/>
          <w:sz w:val="28"/>
          <w:szCs w:val="28"/>
        </w:rPr>
        <w:t>роводник»</w:t>
      </w:r>
      <w:bookmarkEnd w:id="9"/>
      <w:r w:rsidR="006C07DB">
        <w:rPr>
          <w:rFonts w:ascii="Times New Roman" w:hAnsi="Times New Roman"/>
          <w:sz w:val="28"/>
          <w:szCs w:val="28"/>
        </w:rPr>
        <w:t xml:space="preserve">: </w:t>
      </w:r>
      <w:r w:rsidR="006C07DB" w:rsidRPr="00AA6671">
        <w:rPr>
          <w:rStyle w:val="BookmanOldStyle95pt"/>
          <w:rFonts w:ascii="Times New Roman" w:hAnsi="Times New Roman" w:cs="Times New Roman"/>
          <w:sz w:val="28"/>
          <w:szCs w:val="28"/>
        </w:rPr>
        <w:t>файлы и папки, имена па</w:t>
      </w:r>
      <w:r w:rsidR="007935F8">
        <w:rPr>
          <w:rStyle w:val="BookmanOldStyle95pt"/>
          <w:rFonts w:ascii="Times New Roman" w:hAnsi="Times New Roman" w:cs="Times New Roman"/>
          <w:sz w:val="28"/>
          <w:szCs w:val="28"/>
        </w:rPr>
        <w:t>пок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7935F8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13E8F">
        <w:rPr>
          <w:rStyle w:val="BookmanOldStyle95pt"/>
          <w:rFonts w:ascii="Times New Roman" w:hAnsi="Times New Roman" w:cs="Times New Roman"/>
          <w:sz w:val="28"/>
          <w:szCs w:val="28"/>
        </w:rPr>
        <w:t>внутренняя и внешняя память компьютера; порядок включения и выключения принтера;</w:t>
      </w:r>
    </w:p>
    <w:p w:rsidR="00B82C37" w:rsidRDefault="00B82C37" w:rsidP="001768CF">
      <w:pPr>
        <w:pStyle w:val="af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BookmanOldStyle95pt"/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06612C">
        <w:rPr>
          <w:rStyle w:val="BookmanOldStyle95pt"/>
          <w:rFonts w:ascii="Times New Roman" w:hAnsi="Times New Roman" w:cs="Times New Roman"/>
          <w:sz w:val="28"/>
          <w:szCs w:val="28"/>
        </w:rPr>
        <w:t>здоровье и безопасность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: т</w:t>
      </w:r>
      <w:r w:rsidRPr="00AA6671">
        <w:rPr>
          <w:rFonts w:ascii="Times New Roman" w:hAnsi="Times New Roman"/>
          <w:sz w:val="28"/>
          <w:szCs w:val="28"/>
        </w:rPr>
        <w:t>ехника безопасности при работе с персональным компьютером</w:t>
      </w:r>
      <w:r>
        <w:rPr>
          <w:rStyle w:val="2210pt"/>
          <w:rFonts w:ascii="Times New Roman" w:hAnsi="Times New Roman" w:cs="Times New Roman"/>
          <w:b w:val="0"/>
          <w:sz w:val="28"/>
          <w:szCs w:val="28"/>
        </w:rPr>
        <w:t>. Т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ребования техники безопасности при работе с персональным компьютером. 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равил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а поведения в компьютерном клас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се. 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Г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игиенические требования при работе на компьютере. 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Ох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рана зрения и профилактика зрительного переутомления</w:t>
      </w:r>
      <w:r w:rsidR="00230B1D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.</w:t>
      </w:r>
    </w:p>
    <w:p w:rsidR="007935F8" w:rsidRDefault="001B25EB" w:rsidP="001768CF">
      <w:pPr>
        <w:pStyle w:val="af7"/>
        <w:ind w:firstLine="708"/>
        <w:jc w:val="both"/>
        <w:rPr>
          <w:rStyle w:val="af9"/>
          <w:rFonts w:ascii="Times New Roman" w:hAnsi="Times New Roman"/>
          <w:sz w:val="28"/>
          <w:szCs w:val="28"/>
          <w:lang w:val="kk-KZ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>25</w:t>
      </w:r>
      <w:r w:rsidR="00720952">
        <w:rPr>
          <w:rStyle w:val="af9"/>
          <w:rFonts w:ascii="Times New Roman" w:hAnsi="Times New Roman"/>
          <w:sz w:val="28"/>
          <w:szCs w:val="28"/>
          <w:lang w:val="kk-KZ"/>
        </w:rPr>
        <w:t xml:space="preserve">. </w:t>
      </w:r>
      <w:r w:rsidR="00720952" w:rsidRPr="000D4D0A">
        <w:rPr>
          <w:rStyle w:val="af9"/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</w:t>
      </w:r>
      <w:r w:rsidR="00720952">
        <w:rPr>
          <w:rStyle w:val="af9"/>
          <w:rFonts w:ascii="Times New Roman" w:hAnsi="Times New Roman"/>
          <w:sz w:val="28"/>
          <w:szCs w:val="28"/>
          <w:lang w:val="kk-KZ"/>
        </w:rPr>
        <w:t>«Информатика»</w:t>
      </w:r>
      <w:r w:rsidR="00720952" w:rsidRPr="000D4D0A">
        <w:rPr>
          <w:rStyle w:val="af9"/>
          <w:rFonts w:ascii="Times New Roman" w:hAnsi="Times New Roman"/>
          <w:sz w:val="28"/>
          <w:szCs w:val="28"/>
          <w:lang w:val="kk-KZ"/>
        </w:rPr>
        <w:t xml:space="preserve"> для </w:t>
      </w:r>
      <w:r w:rsidR="009B2A62">
        <w:rPr>
          <w:rStyle w:val="af9"/>
          <w:rFonts w:ascii="Times New Roman" w:hAnsi="Times New Roman"/>
          <w:sz w:val="28"/>
          <w:szCs w:val="28"/>
          <w:lang w:val="kk-KZ"/>
        </w:rPr>
        <w:t>10</w:t>
      </w:r>
      <w:r w:rsidR="00720952" w:rsidRPr="000D4D0A">
        <w:rPr>
          <w:rStyle w:val="af9"/>
          <w:rFonts w:ascii="Times New Roman" w:hAnsi="Times New Roman"/>
          <w:sz w:val="28"/>
          <w:szCs w:val="28"/>
          <w:lang w:val="ru-RU"/>
        </w:rPr>
        <w:t xml:space="preserve"> </w:t>
      </w:r>
      <w:r w:rsidR="00720952" w:rsidRPr="000D4D0A">
        <w:rPr>
          <w:rStyle w:val="af9"/>
          <w:rFonts w:ascii="Times New Roman" w:hAnsi="Times New Roman"/>
          <w:sz w:val="28"/>
          <w:szCs w:val="28"/>
          <w:lang w:val="kk-KZ"/>
        </w:rPr>
        <w:t>класса:</w:t>
      </w:r>
    </w:p>
    <w:p w:rsidR="00377C3C" w:rsidRPr="00AC3CB0" w:rsidRDefault="009D3881" w:rsidP="001768CF">
      <w:pPr>
        <w:pStyle w:val="af7"/>
        <w:ind w:firstLine="708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1) </w:t>
      </w:r>
      <w:r w:rsidR="0006612C">
        <w:rPr>
          <w:rStyle w:val="af9"/>
          <w:rFonts w:ascii="Times New Roman" w:hAnsi="Times New Roman"/>
          <w:sz w:val="28"/>
          <w:szCs w:val="28"/>
          <w:lang w:val="kk-KZ"/>
        </w:rPr>
        <w:t>информационные процессы</w:t>
      </w:r>
      <w:r w:rsidR="00EA2346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7F0EC5">
        <w:t>–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712B46">
        <w:rPr>
          <w:rStyle w:val="af9"/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="00712B46">
        <w:rPr>
          <w:rStyle w:val="BookmanOldStyle95pt"/>
          <w:rFonts w:ascii="Times New Roman" w:hAnsi="Times New Roman" w:cs="Times New Roman"/>
          <w:sz w:val="28"/>
          <w:szCs w:val="28"/>
        </w:rPr>
        <w:t>оздание</w:t>
      </w:r>
      <w:proofErr w:type="spellEnd"/>
      <w:r w:rsidR="00712B46">
        <w:rPr>
          <w:rStyle w:val="BookmanOldStyle95pt"/>
          <w:rFonts w:ascii="Times New Roman" w:hAnsi="Times New Roman" w:cs="Times New Roman"/>
          <w:sz w:val="28"/>
          <w:szCs w:val="28"/>
        </w:rPr>
        <w:t xml:space="preserve"> и преобраз</w:t>
      </w:r>
      <w:r w:rsidR="007F0EC5">
        <w:rPr>
          <w:rStyle w:val="BookmanOldStyle95pt"/>
          <w:rFonts w:ascii="Times New Roman" w:hAnsi="Times New Roman" w:cs="Times New Roman"/>
          <w:sz w:val="28"/>
          <w:szCs w:val="28"/>
        </w:rPr>
        <w:t>ование информационных объектов:</w:t>
      </w:r>
      <w:r w:rsidR="00712B46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использование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программы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Microsoft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Word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(</w:t>
      </w:r>
      <w:proofErr w:type="spellStart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майкрософт</w:t>
      </w:r>
      <w:proofErr w:type="spellEnd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ворд</w:t>
      </w:r>
      <w:proofErr w:type="spellEnd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) 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(заголовок, панель инструментов, рабочее поле, полоса прокрутки); п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еремещение по меню «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уск», запуск программ из меню «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уск»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; о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сновные элементы окон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Windows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виндоус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, разворачивание и восстановление окна, сворачивание и закрытие окна, изменение размера окна, прокрутка окна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9C0554">
        <w:rPr>
          <w:rFonts w:ascii="Times New Roman" w:hAnsi="Times New Roman"/>
          <w:sz w:val="28"/>
          <w:szCs w:val="28"/>
        </w:rPr>
        <w:t>т</w:t>
      </w:r>
      <w:r w:rsidR="009C0554" w:rsidRPr="00AA6671">
        <w:rPr>
          <w:rFonts w:ascii="Times New Roman" w:hAnsi="Times New Roman"/>
          <w:sz w:val="28"/>
          <w:szCs w:val="28"/>
        </w:rPr>
        <w:t xml:space="preserve">екстовый процессор </w:t>
      </w:r>
      <w:r w:rsidR="009C0554" w:rsidRPr="00AA6671">
        <w:rPr>
          <w:rFonts w:ascii="Times New Roman" w:hAnsi="Times New Roman"/>
          <w:sz w:val="28"/>
          <w:szCs w:val="28"/>
          <w:lang w:val="en-US"/>
        </w:rPr>
        <w:t>Microsoft</w:t>
      </w:r>
      <w:r w:rsidR="009C0554" w:rsidRPr="00AA6671">
        <w:rPr>
          <w:rFonts w:ascii="Times New Roman" w:hAnsi="Times New Roman"/>
          <w:sz w:val="28"/>
          <w:szCs w:val="28"/>
        </w:rPr>
        <w:t xml:space="preserve"> </w:t>
      </w:r>
      <w:r w:rsidR="009C0554" w:rsidRPr="00AA6671">
        <w:rPr>
          <w:rFonts w:ascii="Times New Roman" w:hAnsi="Times New Roman"/>
          <w:sz w:val="28"/>
          <w:szCs w:val="28"/>
          <w:lang w:val="en-US"/>
        </w:rPr>
        <w:t>Word</w:t>
      </w:r>
      <w:r w:rsidR="008C4FE3">
        <w:rPr>
          <w:rFonts w:ascii="Times New Roman" w:hAnsi="Times New Roman"/>
          <w:sz w:val="28"/>
          <w:szCs w:val="28"/>
        </w:rPr>
        <w:t xml:space="preserve"> </w:t>
      </w:r>
      <w:r w:rsidR="008C4FE3" w:rsidRPr="008C4FE3">
        <w:rPr>
          <w:rFonts w:ascii="Times New Roman" w:hAnsi="Times New Roman"/>
          <w:sz w:val="28"/>
          <w:szCs w:val="28"/>
        </w:rPr>
        <w:t>(</w:t>
      </w:r>
      <w:proofErr w:type="spellStart"/>
      <w:r w:rsidR="008C4FE3" w:rsidRPr="008C4FE3">
        <w:rPr>
          <w:rFonts w:ascii="Times New Roman" w:hAnsi="Times New Roman"/>
          <w:sz w:val="28"/>
          <w:szCs w:val="28"/>
        </w:rPr>
        <w:t>майкрософт</w:t>
      </w:r>
      <w:proofErr w:type="spellEnd"/>
      <w:r w:rsidR="008C4FE3" w:rsidRPr="008C4F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4FE3" w:rsidRPr="008C4FE3">
        <w:rPr>
          <w:rFonts w:ascii="Times New Roman" w:hAnsi="Times New Roman"/>
          <w:sz w:val="28"/>
          <w:szCs w:val="28"/>
        </w:rPr>
        <w:t>ворд</w:t>
      </w:r>
      <w:proofErr w:type="spellEnd"/>
      <w:r w:rsidR="008C4FE3" w:rsidRPr="008C4FE3">
        <w:rPr>
          <w:rFonts w:ascii="Times New Roman" w:hAnsi="Times New Roman"/>
          <w:sz w:val="28"/>
          <w:szCs w:val="28"/>
        </w:rPr>
        <w:t>)</w:t>
      </w:r>
      <w:r w:rsidR="009C0554">
        <w:rPr>
          <w:rFonts w:ascii="Times New Roman" w:hAnsi="Times New Roman"/>
          <w:sz w:val="28"/>
          <w:szCs w:val="28"/>
        </w:rPr>
        <w:t xml:space="preserve">: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панели инструментов (с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тандартная, форматирование), па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раметры страницы (поля, разм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ер бумаги, вставка номеров стра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ниц), </w:t>
      </w:r>
      <w:r w:rsidR="00571DF6">
        <w:rPr>
          <w:rStyle w:val="BookmanOldStyle95pt"/>
          <w:rFonts w:ascii="Times New Roman" w:hAnsi="Times New Roman" w:cs="Times New Roman"/>
          <w:sz w:val="28"/>
          <w:szCs w:val="28"/>
        </w:rPr>
        <w:t xml:space="preserve">правила набора текста;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предварительный просмотр и печать документа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; к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опирование и перемещение текста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; создание маркирован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ных и нумерованных списков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сохранение документов разны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ми способами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9C0554" w:rsidRPr="00221318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выделение слова, фраг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ментов текста, копировани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е, перемещение фрагмента текста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bookmarkStart w:id="10" w:name="bookmark17"/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ф</w:t>
      </w:r>
      <w:r w:rsidR="009C0554" w:rsidRPr="00AA6671">
        <w:rPr>
          <w:rFonts w:ascii="Times New Roman" w:hAnsi="Times New Roman"/>
          <w:sz w:val="28"/>
          <w:szCs w:val="28"/>
        </w:rPr>
        <w:t>орматирование текста</w:t>
      </w:r>
      <w:bookmarkEnd w:id="10"/>
      <w:r w:rsidR="009C0554">
        <w:rPr>
          <w:rFonts w:ascii="Times New Roman" w:hAnsi="Times New Roman"/>
          <w:sz w:val="28"/>
          <w:szCs w:val="28"/>
        </w:rPr>
        <w:t xml:space="preserve">: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установка размера и наче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ртания шрифта с помощью знач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ков на панели инструментов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; выравнивание абзацев, типы вы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равнивания абзацев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ечать страниц, выделенного фрагмента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использование 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</w:rPr>
        <w:t>клавиш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 xml:space="preserve"> «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Enter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>»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интер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>, «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Shift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>»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шифт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>, «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Caps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9C0554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Lock</w:t>
      </w:r>
      <w:r w:rsidR="009C0554" w:rsidRPr="00290FD4">
        <w:rPr>
          <w:rStyle w:val="BookmanOldStyle95pt"/>
          <w:rFonts w:ascii="Times New Roman" w:hAnsi="Times New Roman" w:cs="Times New Roman"/>
          <w:sz w:val="28"/>
          <w:szCs w:val="28"/>
        </w:rPr>
        <w:t>»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капс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лок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9C0554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B40DCF">
        <w:rPr>
          <w:rFonts w:ascii="Times New Roman" w:hAnsi="Times New Roman"/>
          <w:sz w:val="28"/>
          <w:szCs w:val="28"/>
        </w:rPr>
        <w:t>ф</w:t>
      </w:r>
      <w:r w:rsidR="009A2596" w:rsidRPr="00AA6671">
        <w:rPr>
          <w:rFonts w:ascii="Times New Roman" w:hAnsi="Times New Roman"/>
          <w:sz w:val="28"/>
          <w:szCs w:val="28"/>
        </w:rPr>
        <w:t xml:space="preserve">айловая структура в </w:t>
      </w:r>
      <w:r w:rsidR="009A2596" w:rsidRPr="00AA6671">
        <w:rPr>
          <w:rFonts w:ascii="Times New Roman" w:hAnsi="Times New Roman"/>
          <w:sz w:val="28"/>
          <w:szCs w:val="28"/>
          <w:lang w:val="en-US"/>
        </w:rPr>
        <w:t>Windows</w:t>
      </w:r>
      <w:r w:rsidR="008C4FE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>
        <w:rPr>
          <w:rFonts w:ascii="Times New Roman" w:hAnsi="Times New Roman"/>
          <w:sz w:val="28"/>
          <w:szCs w:val="28"/>
        </w:rPr>
        <w:t>)</w:t>
      </w:r>
      <w:r w:rsidR="00C605BF">
        <w:rPr>
          <w:rFonts w:ascii="Times New Roman" w:hAnsi="Times New Roman"/>
          <w:sz w:val="28"/>
          <w:szCs w:val="28"/>
        </w:rPr>
        <w:t>:</w:t>
      </w:r>
      <w:r w:rsidR="009A2596">
        <w:rPr>
          <w:rFonts w:ascii="Times New Roman" w:hAnsi="Times New Roman"/>
          <w:sz w:val="28"/>
          <w:szCs w:val="28"/>
        </w:rPr>
        <w:t xml:space="preserve"> </w:t>
      </w:r>
      <w:r w:rsidR="009A2596" w:rsidRPr="00AA6671">
        <w:rPr>
          <w:rStyle w:val="2ArialNarrow95pt"/>
          <w:rFonts w:ascii="Times New Roman" w:hAnsi="Times New Roman" w:cs="Times New Roman"/>
          <w:b w:val="0"/>
          <w:sz w:val="28"/>
          <w:szCs w:val="28"/>
        </w:rPr>
        <w:t xml:space="preserve">настройка </w:t>
      </w:r>
      <w:r w:rsidR="009A2596" w:rsidRPr="00AA6671">
        <w:rPr>
          <w:rStyle w:val="2ArialNarrow95pt"/>
          <w:rFonts w:ascii="Times New Roman" w:hAnsi="Times New Roman" w:cs="Times New Roman"/>
          <w:b w:val="0"/>
          <w:sz w:val="28"/>
          <w:szCs w:val="28"/>
          <w:lang w:val="en-US"/>
        </w:rPr>
        <w:t>Windows</w:t>
      </w:r>
      <w:r w:rsidR="008C4FE3">
        <w:rPr>
          <w:rStyle w:val="2ArialNarrow95pt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="008C4FE3">
        <w:rPr>
          <w:rStyle w:val="2ArialNarrow95pt"/>
          <w:rFonts w:ascii="Times New Roman" w:hAnsi="Times New Roman" w:cs="Times New Roman"/>
          <w:b w:val="0"/>
          <w:sz w:val="28"/>
          <w:szCs w:val="28"/>
        </w:rPr>
        <w:t>виндоус</w:t>
      </w:r>
      <w:proofErr w:type="spellEnd"/>
      <w:r w:rsidR="008C4FE3">
        <w:rPr>
          <w:rStyle w:val="2ArialNarrow95pt"/>
          <w:rFonts w:ascii="Times New Roman" w:hAnsi="Times New Roman" w:cs="Times New Roman"/>
          <w:b w:val="0"/>
          <w:sz w:val="28"/>
          <w:szCs w:val="28"/>
        </w:rPr>
        <w:t>)</w:t>
      </w:r>
      <w:r w:rsidR="00C605BF">
        <w:rPr>
          <w:rStyle w:val="2ArialNarrow95pt"/>
          <w:rFonts w:ascii="Times New Roman" w:hAnsi="Times New Roman" w:cs="Times New Roman"/>
          <w:b w:val="0"/>
          <w:sz w:val="28"/>
          <w:szCs w:val="28"/>
        </w:rPr>
        <w:t>,</w:t>
      </w:r>
      <w:r w:rsidR="009A2596">
        <w:rPr>
          <w:rStyle w:val="2ArialNarrow9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просмотр содержимого папок в программе «</w:t>
      </w:r>
      <w:r w:rsidR="009A2596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роводник»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росмотр содержимого вложенной папки через значок «</w:t>
      </w:r>
      <w:r w:rsidR="009A2596">
        <w:rPr>
          <w:rStyle w:val="BookmanOldStyle95pt"/>
          <w:rFonts w:ascii="Times New Roman" w:hAnsi="Times New Roman" w:cs="Times New Roman"/>
          <w:sz w:val="28"/>
          <w:szCs w:val="28"/>
        </w:rPr>
        <w:t>М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ой компьютер»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9A2596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к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опирование и перемещение файлов и папок в программе «</w:t>
      </w:r>
      <w:r w:rsidR="009A2596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роводник»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ереименование</w:t>
      </w:r>
      <w:r w:rsidR="007E344A">
        <w:rPr>
          <w:rStyle w:val="BookmanOldStyle95pt"/>
          <w:rFonts w:ascii="Times New Roman" w:hAnsi="Times New Roman" w:cs="Times New Roman"/>
          <w:sz w:val="28"/>
          <w:szCs w:val="28"/>
        </w:rPr>
        <w:t xml:space="preserve">, удаление 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файлов и папок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значок «корзина»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;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очистка папки «корзина»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</w:rPr>
        <w:t>; у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становка заставки экрана, </w:t>
      </w:r>
      <w:r w:rsidR="007935F8">
        <w:rPr>
          <w:rStyle w:val="BookmanOldStyle95pt"/>
          <w:rFonts w:ascii="Times New Roman" w:hAnsi="Times New Roman" w:cs="Times New Roman"/>
          <w:sz w:val="28"/>
          <w:szCs w:val="28"/>
        </w:rPr>
        <w:t>установка фона экрана, настрой</w:t>
      </w:r>
      <w:r w:rsidR="009A2596" w:rsidRPr="00AA6671">
        <w:rPr>
          <w:rStyle w:val="BookmanOldStyle95pt"/>
          <w:rFonts w:ascii="Times New Roman" w:hAnsi="Times New Roman" w:cs="Times New Roman"/>
          <w:sz w:val="28"/>
          <w:szCs w:val="28"/>
        </w:rPr>
        <w:t>ка часов и календаря, выбор языка</w:t>
      </w:r>
      <w:r w:rsidR="00AC3C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E96DB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344A">
        <w:rPr>
          <w:rStyle w:val="BookmanOldStyle95pt"/>
          <w:rFonts w:ascii="Times New Roman" w:hAnsi="Times New Roman" w:cs="Times New Roman"/>
          <w:sz w:val="28"/>
          <w:szCs w:val="28"/>
        </w:rPr>
        <w:t>с</w:t>
      </w:r>
      <w:r w:rsidR="00377C3C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охранение файлов и папок на </w:t>
      </w:r>
      <w:proofErr w:type="spellStart"/>
      <w:r w:rsidR="00F24D17">
        <w:rPr>
          <w:rStyle w:val="BookmanOldStyle95pt"/>
          <w:rFonts w:ascii="Times New Roman" w:hAnsi="Times New Roman" w:cs="Times New Roman"/>
          <w:sz w:val="28"/>
          <w:szCs w:val="28"/>
        </w:rPr>
        <w:t>флеш</w:t>
      </w:r>
      <w:proofErr w:type="spellEnd"/>
      <w:r w:rsidR="00F24D17">
        <w:rPr>
          <w:rStyle w:val="BookmanOldStyle95pt"/>
          <w:rFonts w:ascii="Times New Roman" w:hAnsi="Times New Roman" w:cs="Times New Roman"/>
          <w:sz w:val="28"/>
          <w:szCs w:val="28"/>
        </w:rPr>
        <w:t>-карте, диске</w:t>
      </w:r>
      <w:r w:rsidR="007E344A">
        <w:rPr>
          <w:rStyle w:val="BookmanOldStyle95pt"/>
          <w:rFonts w:ascii="Times New Roman" w:hAnsi="Times New Roman" w:cs="Times New Roman"/>
          <w:sz w:val="28"/>
          <w:szCs w:val="28"/>
        </w:rPr>
        <w:t>; о</w:t>
      </w:r>
      <w:r w:rsidR="00377C3C" w:rsidRPr="00AA6671">
        <w:rPr>
          <w:rStyle w:val="BookmanOldStyle95pt"/>
          <w:rFonts w:ascii="Times New Roman" w:hAnsi="Times New Roman" w:cs="Times New Roman"/>
          <w:sz w:val="28"/>
          <w:szCs w:val="28"/>
        </w:rPr>
        <w:t>ткрытие ф</w:t>
      </w:r>
      <w:r w:rsidR="00AC3CB0">
        <w:rPr>
          <w:rStyle w:val="BookmanOldStyle95pt"/>
          <w:rFonts w:ascii="Times New Roman" w:hAnsi="Times New Roman" w:cs="Times New Roman"/>
          <w:sz w:val="28"/>
          <w:szCs w:val="28"/>
        </w:rPr>
        <w:t>айлов и папок с диска</w:t>
      </w:r>
      <w:r w:rsidR="00AC3C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</w:p>
    <w:p w:rsidR="004B6983" w:rsidRPr="0006612C" w:rsidRDefault="007E344A" w:rsidP="001768CF">
      <w:pPr>
        <w:pStyle w:val="af7"/>
        <w:ind w:firstLine="708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BookmanOldStyle95pt"/>
          <w:rFonts w:ascii="Times New Roman" w:hAnsi="Times New Roman" w:cs="Times New Roman"/>
          <w:sz w:val="28"/>
          <w:szCs w:val="28"/>
        </w:rPr>
        <w:t>2</w:t>
      </w:r>
      <w:r w:rsidR="00FE09CC">
        <w:rPr>
          <w:rStyle w:val="BookmanOldStyle95pt"/>
          <w:rFonts w:ascii="Times New Roman" w:hAnsi="Times New Roman" w:cs="Times New Roman"/>
          <w:sz w:val="28"/>
          <w:szCs w:val="28"/>
        </w:rPr>
        <w:t xml:space="preserve">) </w:t>
      </w:r>
      <w:bookmarkStart w:id="11" w:name="bookmark28"/>
      <w:r w:rsidR="0006612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омпьютерные системы</w:t>
      </w:r>
      <w:r w:rsidR="007F0EC5" w:rsidRPr="007F0EC5">
        <w:t xml:space="preserve"> </w:t>
      </w:r>
      <w:r w:rsidR="007F0EC5">
        <w:t>–</w:t>
      </w:r>
      <w:r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устройства компьютера: </w:t>
      </w:r>
      <w:r w:rsidR="00FC093D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основные и дополнительные устройства компьютера; операционная система </w:t>
      </w:r>
      <w:r w:rsidR="00FC093D" w:rsidRPr="00AA6671">
        <w:rPr>
          <w:rFonts w:ascii="Times New Roman" w:hAnsi="Times New Roman"/>
          <w:sz w:val="28"/>
          <w:szCs w:val="28"/>
          <w:lang w:val="en-US"/>
        </w:rPr>
        <w:t>Windows</w:t>
      </w:r>
      <w:r w:rsidR="008C4FE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>
        <w:rPr>
          <w:rFonts w:ascii="Times New Roman" w:hAnsi="Times New Roman"/>
          <w:sz w:val="28"/>
          <w:szCs w:val="28"/>
        </w:rPr>
        <w:t>)</w:t>
      </w:r>
      <w:r w:rsidR="00FC093D">
        <w:rPr>
          <w:rFonts w:ascii="Times New Roman" w:hAnsi="Times New Roman"/>
          <w:sz w:val="28"/>
          <w:szCs w:val="28"/>
        </w:rPr>
        <w:t xml:space="preserve">; текстовый процессор </w:t>
      </w:r>
      <w:r w:rsidR="00FC093D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Microsoft</w:t>
      </w:r>
      <w:r w:rsidR="00FC093D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FC093D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Word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(</w:t>
      </w:r>
      <w:proofErr w:type="spellStart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майкрософт</w:t>
      </w:r>
      <w:proofErr w:type="spellEnd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ворд</w:t>
      </w:r>
      <w:proofErr w:type="spellEnd"/>
      <w:r w:rsidR="008C4FE3" w:rsidRP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FC093D"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функции 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значк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а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«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М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ой компьютер»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назначение </w:t>
      </w:r>
      <w:r w:rsidRPr="00AA6671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AA667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</w:t>
      </w:r>
      <w:r w:rsidRPr="00AA6671">
        <w:rPr>
          <w:rFonts w:ascii="Times New Roman" w:hAnsi="Times New Roman"/>
          <w:sz w:val="28"/>
          <w:szCs w:val="28"/>
        </w:rPr>
        <w:t>роводник»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файлы и папки, имена па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 xml:space="preserve">пок; внутренняя и внешняя память компьютера; </w:t>
      </w:r>
      <w:r w:rsidR="00B40DCF">
        <w:rPr>
          <w:rStyle w:val="BookmanOldStyle95pt"/>
          <w:rFonts w:ascii="Times New Roman" w:hAnsi="Times New Roman" w:cs="Times New Roman"/>
          <w:sz w:val="28"/>
          <w:szCs w:val="28"/>
        </w:rPr>
        <w:t>с</w:t>
      </w:r>
      <w:r w:rsidR="00FE09CC" w:rsidRPr="00AA6671">
        <w:rPr>
          <w:rFonts w:ascii="Times New Roman" w:hAnsi="Times New Roman"/>
          <w:sz w:val="28"/>
          <w:szCs w:val="28"/>
        </w:rPr>
        <w:t xml:space="preserve">правочная система </w:t>
      </w:r>
      <w:r w:rsidR="00FE09CC" w:rsidRPr="00AA6671">
        <w:rPr>
          <w:rFonts w:ascii="Times New Roman" w:hAnsi="Times New Roman"/>
          <w:sz w:val="28"/>
          <w:szCs w:val="28"/>
          <w:lang w:val="en-US"/>
        </w:rPr>
        <w:t>Windows</w:t>
      </w:r>
      <w:bookmarkEnd w:id="11"/>
      <w:r w:rsidR="008C4FE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C4FE3">
        <w:rPr>
          <w:rFonts w:ascii="Times New Roman" w:hAnsi="Times New Roman"/>
          <w:sz w:val="28"/>
          <w:szCs w:val="28"/>
        </w:rPr>
        <w:t>виндоус</w:t>
      </w:r>
      <w:proofErr w:type="spellEnd"/>
      <w:r w:rsidR="008C4FE3">
        <w:rPr>
          <w:rFonts w:ascii="Times New Roman" w:hAnsi="Times New Roman"/>
          <w:sz w:val="28"/>
          <w:szCs w:val="28"/>
        </w:rPr>
        <w:t>)</w:t>
      </w:r>
      <w:r w:rsidR="00FE09CC">
        <w:rPr>
          <w:rStyle w:val="22BookmanOldStyle"/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FE09CC" w:rsidRPr="00AA6671">
        <w:rPr>
          <w:rStyle w:val="BookmanOldStyle95pt"/>
          <w:rFonts w:ascii="Times New Roman" w:hAnsi="Times New Roman" w:cs="Times New Roman"/>
          <w:sz w:val="28"/>
          <w:szCs w:val="28"/>
        </w:rPr>
        <w:t>вызов справочной системы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в</w:t>
      </w:r>
      <w:r w:rsidR="00FE09CC" w:rsidRPr="00AA6671">
        <w:rPr>
          <w:rStyle w:val="BookmanOldStyle95pt"/>
          <w:rFonts w:ascii="Times New Roman" w:hAnsi="Times New Roman" w:cs="Times New Roman"/>
          <w:sz w:val="28"/>
          <w:szCs w:val="28"/>
        </w:rPr>
        <w:t>ызов справки из меню «</w:t>
      </w:r>
      <w:r w:rsidR="00FE09CC">
        <w:rPr>
          <w:rStyle w:val="BookmanOldStyle95pt"/>
          <w:rFonts w:ascii="Times New Roman" w:hAnsi="Times New Roman" w:cs="Times New Roman"/>
          <w:sz w:val="28"/>
          <w:szCs w:val="28"/>
        </w:rPr>
        <w:t>П</w:t>
      </w:r>
      <w:r w:rsidR="00FE09CC" w:rsidRPr="00AA6671">
        <w:rPr>
          <w:rStyle w:val="BookmanOldStyle95pt"/>
          <w:rFonts w:ascii="Times New Roman" w:hAnsi="Times New Roman" w:cs="Times New Roman"/>
          <w:sz w:val="28"/>
          <w:szCs w:val="28"/>
        </w:rPr>
        <w:t>уск»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FE09CC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оиск справки по разделам справочной системы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AC3CB0">
        <w:rPr>
          <w:rStyle w:val="BookmanOldStyle95pt"/>
          <w:rFonts w:ascii="Times New Roman" w:hAnsi="Times New Roman" w:cs="Times New Roman"/>
          <w:sz w:val="28"/>
          <w:szCs w:val="28"/>
        </w:rPr>
        <w:t>оиск справ</w:t>
      </w:r>
      <w:r w:rsidR="00FE09CC" w:rsidRPr="00AA6671">
        <w:rPr>
          <w:rStyle w:val="BookmanOldStyle95pt"/>
          <w:rFonts w:ascii="Times New Roman" w:hAnsi="Times New Roman" w:cs="Times New Roman"/>
          <w:sz w:val="28"/>
          <w:szCs w:val="28"/>
        </w:rPr>
        <w:t>ки по ключевым словам предметного указателя (</w:t>
      </w:r>
      <w:r w:rsidR="00FE09CC">
        <w:rPr>
          <w:rStyle w:val="BookmanOldStyle95pt"/>
          <w:rFonts w:ascii="Times New Roman" w:hAnsi="Times New Roman" w:cs="Times New Roman"/>
          <w:sz w:val="28"/>
          <w:szCs w:val="28"/>
        </w:rPr>
        <w:t>«К</w:t>
      </w:r>
      <w:r w:rsidR="00FE09CC" w:rsidRPr="00AA6671">
        <w:rPr>
          <w:rStyle w:val="BookmanOldStyle95pt"/>
          <w:rFonts w:ascii="Times New Roman" w:hAnsi="Times New Roman" w:cs="Times New Roman"/>
          <w:sz w:val="28"/>
          <w:szCs w:val="28"/>
        </w:rPr>
        <w:t>алькулятор</w:t>
      </w:r>
      <w:r w:rsidR="00FE09CC">
        <w:rPr>
          <w:rStyle w:val="BookmanOldStyle95pt"/>
          <w:rFonts w:ascii="Times New Roman" w:hAnsi="Times New Roman" w:cs="Times New Roman"/>
          <w:sz w:val="28"/>
          <w:szCs w:val="28"/>
        </w:rPr>
        <w:t>»</w:t>
      </w:r>
      <w:r w:rsidR="00AC3CB0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AC3C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bookmarkStart w:id="12" w:name="bookmark27"/>
      <w:r w:rsidRPr="007E344A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в</w:t>
      </w:r>
      <w:r w:rsidRPr="00AA6671">
        <w:rPr>
          <w:rFonts w:ascii="Times New Roman" w:hAnsi="Times New Roman"/>
          <w:sz w:val="28"/>
          <w:szCs w:val="28"/>
        </w:rPr>
        <w:t>нутренняя и внешняя память компьютера</w:t>
      </w:r>
      <w:bookmarkEnd w:id="12"/>
      <w:r>
        <w:rPr>
          <w:rFonts w:ascii="Times New Roman" w:hAnsi="Times New Roman"/>
          <w:sz w:val="28"/>
          <w:szCs w:val="28"/>
        </w:rPr>
        <w:t xml:space="preserve"> 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(оперативная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, долговремен</w:t>
      </w:r>
      <w:r w:rsidRPr="00AA6671">
        <w:rPr>
          <w:rStyle w:val="BookmanOldStyle95pt"/>
          <w:rFonts w:ascii="Times New Roman" w:hAnsi="Times New Roman" w:cs="Times New Roman"/>
          <w:sz w:val="28"/>
          <w:szCs w:val="28"/>
        </w:rPr>
        <w:t>ная)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BookmanOldStyle95pt"/>
          <w:rFonts w:ascii="Times New Roman" w:hAnsi="Times New Roman" w:cs="Times New Roman"/>
          <w:sz w:val="28"/>
          <w:szCs w:val="28"/>
        </w:rPr>
        <w:t>флеш</w:t>
      </w:r>
      <w:proofErr w:type="spellEnd"/>
      <w:r>
        <w:rPr>
          <w:rStyle w:val="BookmanOldStyle95pt"/>
          <w:rFonts w:ascii="Times New Roman" w:hAnsi="Times New Roman" w:cs="Times New Roman"/>
          <w:sz w:val="28"/>
          <w:szCs w:val="28"/>
        </w:rPr>
        <w:t>-карты, диски;</w:t>
      </w:r>
      <w:r w:rsidR="009B2A6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2B46">
        <w:rPr>
          <w:rStyle w:val="BookmanOldStyle95pt"/>
          <w:rFonts w:ascii="Times New Roman" w:hAnsi="Times New Roman" w:cs="Times New Roman"/>
          <w:sz w:val="28"/>
          <w:szCs w:val="28"/>
        </w:rPr>
        <w:t xml:space="preserve">компьютерные сети: </w:t>
      </w:r>
      <w:r w:rsidR="004B6983">
        <w:rPr>
          <w:rStyle w:val="BookmanOldStyle95pt"/>
          <w:rFonts w:ascii="Times New Roman" w:hAnsi="Times New Roman" w:cs="Times New Roman"/>
          <w:sz w:val="28"/>
          <w:szCs w:val="28"/>
        </w:rPr>
        <w:t>г</w:t>
      </w:r>
      <w:r w:rsidR="004B6983" w:rsidRPr="00AA6671">
        <w:rPr>
          <w:rFonts w:ascii="Times New Roman" w:hAnsi="Times New Roman"/>
          <w:sz w:val="28"/>
          <w:szCs w:val="28"/>
        </w:rPr>
        <w:t xml:space="preserve">лобальная сеть </w:t>
      </w:r>
      <w:r w:rsidR="004B6983" w:rsidRPr="00AA6671">
        <w:rPr>
          <w:rFonts w:ascii="Times New Roman" w:hAnsi="Times New Roman"/>
          <w:sz w:val="28"/>
          <w:szCs w:val="28"/>
          <w:lang w:val="en-US"/>
        </w:rPr>
        <w:t>Internet</w:t>
      </w:r>
      <w:r w:rsidR="008C4FE3">
        <w:rPr>
          <w:rFonts w:ascii="Times New Roman" w:hAnsi="Times New Roman"/>
          <w:sz w:val="28"/>
          <w:szCs w:val="28"/>
        </w:rPr>
        <w:t xml:space="preserve"> (интернет)</w:t>
      </w:r>
      <w:r w:rsidR="004B6983">
        <w:rPr>
          <w:rStyle w:val="22BookmanOldStyle"/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4B698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понятие о глобальной сети </w:t>
      </w:r>
      <w:r w:rsidR="001775AD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Internet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(интернет)</w:t>
      </w:r>
      <w:r w:rsidR="00712B46">
        <w:rPr>
          <w:rStyle w:val="BookmanOldStyle95pt"/>
          <w:rFonts w:ascii="Times New Roman" w:hAnsi="Times New Roman" w:cs="Times New Roman"/>
          <w:sz w:val="28"/>
          <w:szCs w:val="28"/>
        </w:rPr>
        <w:t>; з</w:t>
      </w:r>
      <w:r w:rsidR="004B698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апуск программы </w:t>
      </w:r>
      <w:r w:rsidR="004B6983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Internet</w:t>
      </w:r>
      <w:r w:rsidR="004B6983" w:rsidRPr="00AA6671">
        <w:rPr>
          <w:rStyle w:val="BookmanOldStyle95pt"/>
          <w:rFonts w:ascii="Times New Roman" w:hAnsi="Times New Roman" w:cs="Times New Roman"/>
          <w:sz w:val="28"/>
          <w:szCs w:val="28"/>
        </w:rPr>
        <w:t xml:space="preserve"> </w:t>
      </w:r>
      <w:r w:rsidR="004B6983" w:rsidRPr="00AA6671">
        <w:rPr>
          <w:rStyle w:val="BookmanOldStyle95pt"/>
          <w:rFonts w:ascii="Times New Roman" w:hAnsi="Times New Roman" w:cs="Times New Roman"/>
          <w:sz w:val="28"/>
          <w:szCs w:val="28"/>
          <w:lang w:val="en-US"/>
        </w:rPr>
        <w:t>Explorer</w:t>
      </w:r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 xml:space="preserve"> (интернет </w:t>
      </w:r>
      <w:proofErr w:type="spellStart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эксплорер</w:t>
      </w:r>
      <w:proofErr w:type="spellEnd"/>
      <w:r w:rsidR="008C4FE3">
        <w:rPr>
          <w:rStyle w:val="BookmanOldStyle95pt"/>
          <w:rFonts w:ascii="Times New Roman" w:hAnsi="Times New Roman" w:cs="Times New Roman"/>
          <w:sz w:val="28"/>
          <w:szCs w:val="28"/>
        </w:rPr>
        <w:t>)</w:t>
      </w:r>
      <w:r w:rsidR="00712B46"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4B6983" w:rsidRPr="00AA6671">
        <w:rPr>
          <w:rStyle w:val="BookmanOldStyle95pt"/>
          <w:rFonts w:ascii="Times New Roman" w:hAnsi="Times New Roman" w:cs="Times New Roman"/>
          <w:sz w:val="28"/>
          <w:szCs w:val="28"/>
        </w:rPr>
        <w:t>оисковые системы</w:t>
      </w:r>
      <w:r>
        <w:rPr>
          <w:rStyle w:val="BookmanOldStyle95pt"/>
          <w:rFonts w:ascii="Times New Roman" w:hAnsi="Times New Roman" w:cs="Times New Roman"/>
          <w:sz w:val="28"/>
          <w:szCs w:val="28"/>
        </w:rPr>
        <w:t>, беспроводная связь, компьютерные сети</w:t>
      </w:r>
      <w:r w:rsidR="0006612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</w:p>
    <w:p w:rsidR="0051397B" w:rsidRPr="009B2A62" w:rsidRDefault="00712B46" w:rsidP="001768CF">
      <w:pPr>
        <w:pStyle w:val="af7"/>
        <w:ind w:firstLine="708"/>
        <w:jc w:val="both"/>
        <w:rPr>
          <w:rFonts w:ascii="Times New Roman" w:eastAsia="Bookman Old Style" w:hAnsi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BookmanOldStyle95pt"/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06612C">
        <w:rPr>
          <w:rStyle w:val="BookmanOldStyle95pt"/>
          <w:rFonts w:ascii="Times New Roman" w:hAnsi="Times New Roman" w:cs="Times New Roman"/>
          <w:sz w:val="28"/>
          <w:szCs w:val="28"/>
        </w:rPr>
        <w:t>з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</w:rPr>
        <w:t>до</w:t>
      </w:r>
      <w:r w:rsidR="0006612C">
        <w:rPr>
          <w:rStyle w:val="BookmanOldStyle95pt"/>
          <w:rFonts w:ascii="Times New Roman" w:hAnsi="Times New Roman" w:cs="Times New Roman"/>
          <w:sz w:val="28"/>
          <w:szCs w:val="28"/>
        </w:rPr>
        <w:t>ровье и безопасность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</w:rPr>
        <w:t xml:space="preserve">: </w:t>
      </w:r>
      <w:r w:rsidR="0051397B">
        <w:rPr>
          <w:rFonts w:ascii="Times New Roman" w:hAnsi="Times New Roman"/>
          <w:sz w:val="28"/>
          <w:szCs w:val="28"/>
        </w:rPr>
        <w:t>т</w:t>
      </w:r>
      <w:r w:rsidR="0051397B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ребования техники безопасности при работе с персональным компьютером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</w:rPr>
        <w:t>; п</w:t>
      </w:r>
      <w:r w:rsidR="0051397B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равил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</w:rPr>
        <w:t>а поведения в компьютерном клас</w:t>
      </w:r>
      <w:r w:rsidR="0051397B" w:rsidRPr="00AA6671">
        <w:rPr>
          <w:rStyle w:val="BookmanOldStyle95pt"/>
          <w:rFonts w:ascii="Times New Roman" w:hAnsi="Times New Roman" w:cs="Times New Roman"/>
          <w:sz w:val="28"/>
          <w:szCs w:val="28"/>
        </w:rPr>
        <w:t>се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</w:rPr>
        <w:t>; г</w:t>
      </w:r>
      <w:r w:rsidR="0051397B" w:rsidRPr="00AA6671">
        <w:rPr>
          <w:rStyle w:val="BookmanOldStyle95pt"/>
          <w:rFonts w:ascii="Times New Roman" w:hAnsi="Times New Roman" w:cs="Times New Roman"/>
          <w:sz w:val="28"/>
          <w:szCs w:val="28"/>
        </w:rPr>
        <w:t>игиенические требования при работе на компьютере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</w:rPr>
        <w:t>; ох</w:t>
      </w:r>
      <w:r w:rsidR="0051397B" w:rsidRPr="00AA6671">
        <w:rPr>
          <w:rStyle w:val="BookmanOldStyle95pt"/>
          <w:rFonts w:ascii="Times New Roman" w:hAnsi="Times New Roman" w:cs="Times New Roman"/>
          <w:sz w:val="28"/>
          <w:szCs w:val="28"/>
        </w:rPr>
        <w:t>рана зрения и профилактика зрительного переутомления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 влияние электронных устройств на организм человека;</w:t>
      </w:r>
      <w:r w:rsidR="009B2A6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информационная и онлайн безопасность: способы защиты компьютера от</w:t>
      </w:r>
      <w:r w:rsidR="00ED6691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вредоносных программ; понятие </w:t>
      </w:r>
      <w:r w:rsidR="0051397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о компьтерных </w:t>
      </w:r>
      <w:r w:rsidR="009B2A6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вирусах; антивирусные программы.</w:t>
      </w:r>
    </w:p>
    <w:p w:rsidR="00E57B00" w:rsidRDefault="00E57B00" w:rsidP="001768C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76766" w:rsidRPr="00AC3CB0" w:rsidRDefault="00E76766" w:rsidP="001768C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57B00" w:rsidRPr="00E76766" w:rsidRDefault="00E57B00" w:rsidP="001768CF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E76766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E57B00" w:rsidRDefault="00E57B00" w:rsidP="001768CF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AD1086" w:rsidRPr="00AC3CB0" w:rsidRDefault="001B25EB" w:rsidP="001768C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26</w:t>
      </w:r>
      <w:r w:rsidR="00CD2F4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D5D73">
        <w:rPr>
          <w:rFonts w:ascii="Times New Roman" w:hAnsi="Times New Roman"/>
          <w:sz w:val="28"/>
          <w:szCs w:val="28"/>
          <w:lang w:val="ru-RU"/>
        </w:rPr>
        <w:t>В</w:t>
      </w:r>
      <w:r w:rsidR="0095310A">
        <w:rPr>
          <w:rFonts w:ascii="Times New Roman" w:hAnsi="Times New Roman"/>
          <w:sz w:val="28"/>
          <w:szCs w:val="28"/>
          <w:lang w:val="kk-KZ"/>
        </w:rPr>
        <w:t xml:space="preserve"> П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>рограмме для удобства использования учебных целей введена кодировка. В коде первое число обозначает класс, второе и третье числа</w:t>
      </w:r>
      <w:r w:rsidR="00AD10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1086" w:rsidRPr="00516EFE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AD1086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AC3CB0">
        <w:rPr>
          <w:rFonts w:ascii="Times New Roman" w:eastAsiaTheme="minorHAnsi" w:hAnsi="Times New Roman"/>
          <w:sz w:val="28"/>
          <w:szCs w:val="28"/>
          <w:lang w:val="kk-KZ"/>
        </w:rPr>
        <w:t xml:space="preserve">раздел и 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 xml:space="preserve">подраздел, четвертое число показывает нумерацию учебной цели. Например, в кодировке </w:t>
      </w:r>
      <w:r w:rsidR="001B351A">
        <w:rPr>
          <w:rFonts w:ascii="Times New Roman" w:hAnsi="Times New Roman"/>
          <w:sz w:val="28"/>
          <w:szCs w:val="28"/>
          <w:lang w:val="kk-KZ"/>
        </w:rPr>
        <w:t>8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>.2.1.4 «</w:t>
      </w:r>
      <w:r w:rsidR="001B351A">
        <w:rPr>
          <w:rFonts w:ascii="Times New Roman" w:hAnsi="Times New Roman"/>
          <w:sz w:val="28"/>
          <w:szCs w:val="28"/>
          <w:lang w:val="kk-KZ"/>
        </w:rPr>
        <w:t>8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AD1086" w:rsidRPr="00516EFE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AC3CB0">
        <w:rPr>
          <w:rFonts w:ascii="Times New Roman" w:hAnsi="Times New Roman"/>
          <w:sz w:val="28"/>
          <w:szCs w:val="28"/>
          <w:lang w:val="kk-KZ"/>
        </w:rPr>
        <w:t xml:space="preserve"> класс, «2.1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AD1086" w:rsidRPr="00516EFE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 xml:space="preserve"> подраздел, «4» </w:t>
      </w:r>
      <w:r w:rsidR="00AD1086" w:rsidRPr="00516EFE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AD1086" w:rsidRPr="00516EFE">
        <w:rPr>
          <w:rFonts w:ascii="Times New Roman" w:hAnsi="Times New Roman"/>
          <w:sz w:val="28"/>
          <w:szCs w:val="28"/>
          <w:lang w:val="kk-KZ"/>
        </w:rPr>
        <w:t xml:space="preserve"> нумерация учебной цели.</w:t>
      </w:r>
    </w:p>
    <w:p w:rsidR="006E10EA" w:rsidRDefault="001B25EB" w:rsidP="001768C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27</w:t>
      </w:r>
      <w:r w:rsidR="006E10EA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593E80">
        <w:rPr>
          <w:rFonts w:ascii="Times New Roman" w:hAnsi="Times New Roman"/>
          <w:sz w:val="28"/>
          <w:szCs w:val="28"/>
          <w:lang w:val="ru-RU" w:eastAsia="en-GB"/>
        </w:rPr>
        <w:t>Ожидаемые результаты по целям обучения</w:t>
      </w:r>
      <w:r w:rsidR="006E10EA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AD1086" w:rsidRDefault="00C04631" w:rsidP="001768C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 xml:space="preserve">1) </w:t>
      </w:r>
      <w:r w:rsidR="00D16F39">
        <w:rPr>
          <w:rFonts w:ascii="Times New Roman" w:hAnsi="Times New Roman"/>
          <w:sz w:val="28"/>
          <w:szCs w:val="28"/>
          <w:lang w:val="ru-RU" w:eastAsia="en-GB"/>
        </w:rPr>
        <w:t xml:space="preserve">раздел </w:t>
      </w:r>
      <w:r w:rsidR="00AD1086">
        <w:rPr>
          <w:rFonts w:ascii="Times New Roman" w:hAnsi="Times New Roman"/>
          <w:sz w:val="28"/>
          <w:szCs w:val="28"/>
          <w:lang w:val="ru-RU" w:eastAsia="en-GB"/>
        </w:rPr>
        <w:t>«Информационные процессы»</w:t>
      </w:r>
      <w:r w:rsidR="00E76766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AD1086" w:rsidRDefault="00E76766" w:rsidP="00593E80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т</w:t>
      </w:r>
      <w:r w:rsidR="00AD1086">
        <w:rPr>
          <w:rFonts w:ascii="Times New Roman" w:hAnsi="Times New Roman"/>
          <w:sz w:val="28"/>
          <w:szCs w:val="28"/>
          <w:lang w:val="ru-RU" w:eastAsia="en-GB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 w:eastAsia="en-GB"/>
        </w:rPr>
        <w:t>1</w:t>
      </w:r>
    </w:p>
    <w:p w:rsidR="00E76766" w:rsidRPr="001E748B" w:rsidRDefault="00E76766" w:rsidP="00593E80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2411"/>
        <w:gridCol w:w="2552"/>
        <w:gridCol w:w="2834"/>
      </w:tblGrid>
      <w:tr w:rsidR="000D7E44" w:rsidRPr="001E748B" w:rsidTr="001B25EB">
        <w:trPr>
          <w:trHeight w:val="20"/>
        </w:trPr>
        <w:tc>
          <w:tcPr>
            <w:tcW w:w="955" w:type="pct"/>
            <w:vMerge w:val="restart"/>
          </w:tcPr>
          <w:p w:rsidR="000D7E44" w:rsidRPr="001E748B" w:rsidRDefault="000D7E44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4045" w:type="pct"/>
            <w:gridSpan w:val="3"/>
          </w:tcPr>
          <w:p w:rsidR="000D7E44" w:rsidRPr="001E748B" w:rsidRDefault="000D7E44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6A048A" w:rsidRPr="001E748B" w:rsidTr="0006612C">
        <w:trPr>
          <w:trHeight w:val="20"/>
        </w:trPr>
        <w:tc>
          <w:tcPr>
            <w:tcW w:w="955" w:type="pct"/>
            <w:vMerge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51" w:type="pct"/>
            <w:shd w:val="clear" w:color="auto" w:fill="auto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324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70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6A048A" w:rsidRPr="00CB2A1E" w:rsidTr="0006612C">
        <w:trPr>
          <w:trHeight w:val="20"/>
        </w:trPr>
        <w:tc>
          <w:tcPr>
            <w:tcW w:w="955" w:type="pct"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1.1 Представление и измерение информации</w:t>
            </w:r>
          </w:p>
        </w:tc>
        <w:tc>
          <w:tcPr>
            <w:tcW w:w="1251" w:type="pct"/>
            <w:shd w:val="clear" w:color="auto" w:fill="auto"/>
          </w:tcPr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.1.1.1 называть и различать  виды информации по способу восприятия (зрительная, обонятельная, слуховая, тактильная, вкусовая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.1.1.2 </w:t>
            </w:r>
          </w:p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объяснять на элементарном уровне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как человек получает информацию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.1.1.3 называть  способы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получения информации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.1.1.4 называть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средства передачи информации (телеграф, телефон, телевизор, интернет</w:t>
            </w:r>
            <w:r w:rsidR="004C655E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.1.1.5 различать информацию по способу представления (числ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о, текст, графика, звук, видео)</w:t>
            </w:r>
          </w:p>
          <w:p w:rsidR="00B74AD0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1.1.6 называть основные  способы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хранения информации</w:t>
            </w:r>
          </w:p>
          <w:p w:rsidR="006A048A" w:rsidRPr="001E748B" w:rsidRDefault="00B74AD0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C033E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.1.1.7 различать источники  и приемники информации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.1.1.8 понимать, что компьютер  средство получения, передачи, переработки и хранения разных видов информации (текстовой, графичес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кой, звуковой, видеоинформации)</w:t>
            </w:r>
          </w:p>
          <w:p w:rsidR="006A048A" w:rsidRPr="001E748B" w:rsidRDefault="00AC033E" w:rsidP="001768CF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.1.1.9 приводить примеры применения компьютера в жизни</w:t>
            </w:r>
          </w:p>
        </w:tc>
        <w:tc>
          <w:tcPr>
            <w:tcW w:w="1324" w:type="pct"/>
          </w:tcPr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.1.1.1 различать виды информации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(графическая, текстовая, звуковая, видеоинформация</w:t>
            </w:r>
            <w:r w:rsidR="00B74AD0" w:rsidRPr="001E748B">
              <w:rPr>
                <w:sz w:val="28"/>
                <w:szCs w:val="28"/>
                <w:lang w:val="ru-RU"/>
              </w:rPr>
              <w:t>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.1.1.2 приводить примеры разных способов получения информации 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.1.1.3 зна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ть способы обработки информации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.1.1.4 зн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ать способы хранения информации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.1.1.5 уметь искать нужную</w:t>
            </w:r>
          </w:p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информацию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.1.1.6 знать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свойства информации (полная, неполная, нужная, не нужная)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.1.1.7 знать функции компьютера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получение, передача, переработка и хранение разных видов информации (текстовой, графичес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кой, звуковой, видеоинформации)</w:t>
            </w:r>
          </w:p>
          <w:p w:rsidR="006A048A" w:rsidRPr="001E748B" w:rsidRDefault="006A048A" w:rsidP="001768CF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70" w:type="pct"/>
          </w:tcPr>
          <w:p w:rsidR="006A048A" w:rsidRPr="001E748B" w:rsidRDefault="006A048A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lastRenderedPageBreak/>
              <w:t xml:space="preserve"> </w:t>
            </w:r>
          </w:p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A048A" w:rsidRPr="00CB2A1E" w:rsidTr="0006612C">
        <w:trPr>
          <w:trHeight w:val="20"/>
        </w:trPr>
        <w:tc>
          <w:tcPr>
            <w:tcW w:w="955" w:type="pct"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1.2 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Создание и 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преобразование информационных объектов</w:t>
            </w:r>
          </w:p>
        </w:tc>
        <w:tc>
          <w:tcPr>
            <w:tcW w:w="1251" w:type="pct"/>
            <w:shd w:val="clear" w:color="auto" w:fill="auto"/>
          </w:tcPr>
          <w:p w:rsidR="006A048A" w:rsidRPr="001E748B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lastRenderedPageBreak/>
              <w:t>8</w:t>
            </w:r>
            <w:r w:rsidR="006A048A" w:rsidRPr="001E748B">
              <w:rPr>
                <w:sz w:val="28"/>
                <w:szCs w:val="28"/>
              </w:rPr>
              <w:t xml:space="preserve">.1.2.1 знать общий вид </w:t>
            </w:r>
            <w:r w:rsidR="006A048A" w:rsidRPr="001E748B">
              <w:rPr>
                <w:sz w:val="28"/>
                <w:szCs w:val="28"/>
              </w:rPr>
              <w:lastRenderedPageBreak/>
              <w:t>рабочего сто</w:t>
            </w:r>
            <w:r w:rsidR="00B74AD0" w:rsidRPr="001E748B">
              <w:rPr>
                <w:sz w:val="28"/>
                <w:szCs w:val="28"/>
              </w:rPr>
              <w:t>ла</w:t>
            </w:r>
            <w:r w:rsidR="006A048A" w:rsidRPr="001E748B">
              <w:rPr>
                <w:sz w:val="28"/>
                <w:szCs w:val="28"/>
              </w:rPr>
              <w:t xml:space="preserve"> 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.1.2.2 знать структуру меню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«Пуск»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.1.2.3 выделять и пере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мещать объекты на рабочем столе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.1.2.4 выполнять действи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я с помощью манипулятора «мышь»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.1.2.5 знать окна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t>Windows</w:t>
            </w:r>
            <w:r w:rsidR="008C4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C4FE3" w:rsidRPr="008C4FE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spellStart"/>
            <w:r w:rsidR="008C4FE3" w:rsidRPr="008C4FE3">
              <w:rPr>
                <w:rFonts w:ascii="Times New Roman" w:hAnsi="Times New Roman"/>
                <w:sz w:val="28"/>
                <w:szCs w:val="28"/>
                <w:lang w:val="ru-RU"/>
              </w:rPr>
              <w:t>виндоус</w:t>
            </w:r>
            <w:proofErr w:type="spellEnd"/>
            <w:r w:rsidR="008C4FE3" w:rsidRPr="008C4FE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папка «Мой компьютер»,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разворачивать и закрывать окна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.1.2.6 знать расположение алфавитн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ых и цифровых клавиш клавиатуры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.1.2.7 зн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ать клавиши управления курсором</w:t>
            </w:r>
          </w:p>
          <w:p w:rsidR="00B74AD0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.1.2.8 знать порядок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запуска программы «Калькулятор»</w:t>
            </w:r>
          </w:p>
          <w:p w:rsidR="006A048A" w:rsidRPr="001E748B" w:rsidRDefault="00B74AD0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.1.2.9 выполнять основные арифметические действия с 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помощью программы «Калькулятор»</w:t>
            </w:r>
          </w:p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24" w:type="pct"/>
          </w:tcPr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.1.2.1 запускать на выполнение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программу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t>Microsoft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t>Word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, работать, закрывать программу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.1.2.2 знать элементы рабочего стола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.1.2.3 использовать меню «Пуск», пер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емещение по меню, закрытие меню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.1.2.4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выделять и пере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мещать объекты на рабочем столе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.1.2.5  разворачивать,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сворачивать и закрывать окна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.1.2.6 использов</w:t>
            </w:r>
            <w:r w:rsidR="003A6979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ать клавиши управления курсором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.1.2.7 пользоваться алфавитными и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цифровыми клавишами клавиатуры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1.2.8 печатать текст по образцу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.1.2.9 выбирать размер шрифта 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.1.2.10 сохранять документ</w:t>
            </w:r>
          </w:p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.1.2.11 запускать програм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му «Калькулятор» из меню «Пуск»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.1.2.12 выполнять основные арифметические действия с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помощью программы «Калькулятор»</w:t>
            </w:r>
          </w:p>
          <w:p w:rsidR="006A048A" w:rsidRPr="001E748B" w:rsidRDefault="00AC033E" w:rsidP="004C655E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.1.2.13 уме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ть включать и выключать принтер</w:t>
            </w:r>
          </w:p>
        </w:tc>
        <w:tc>
          <w:tcPr>
            <w:tcW w:w="1470" w:type="pct"/>
          </w:tcPr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.1.2.1 использовать текстовый редактор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Microsoft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t>Word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(заголовок, панель инструментов,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рабочее поле, полоса прокрутки)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.1.2.2 знать правила набора текста (прописная буква, знаки препинания, пробел между сло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вами, абзац, удаление символов)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.1.2.3 использовать функциональные  клавиши 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«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  <w:lang w:val="en-US"/>
              </w:rPr>
              <w:t>Enter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» (</w:t>
            </w:r>
            <w:proofErr w:type="spellStart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интер</w:t>
            </w:r>
            <w:proofErr w:type="spellEnd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), «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  <w:lang w:val="en-US"/>
              </w:rPr>
              <w:t>Shift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» (</w:t>
            </w:r>
            <w:proofErr w:type="spellStart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шифт</w:t>
            </w:r>
            <w:proofErr w:type="spellEnd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), «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  <w:lang w:val="en-US"/>
              </w:rPr>
              <w:t>Caps</w:t>
            </w:r>
            <w:r w:rsidR="008C4FE3" w:rsidRP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 xml:space="preserve"> 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  <w:lang w:val="en-US"/>
              </w:rPr>
              <w:t>Lock</w:t>
            </w:r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» (</w:t>
            </w:r>
            <w:proofErr w:type="spellStart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капс</w:t>
            </w:r>
            <w:proofErr w:type="spellEnd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лок</w:t>
            </w:r>
            <w:proofErr w:type="spellEnd"/>
            <w:r w:rsidR="008C4FE3">
              <w:rPr>
                <w:rStyle w:val="BookmanOldStyle"/>
                <w:rFonts w:ascii="Times New Roman" w:hAnsi="Times New Roman"/>
                <w:sz w:val="28"/>
                <w:szCs w:val="28"/>
              </w:rPr>
              <w:t>)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, «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t>Delete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="008C4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8C4FE3">
              <w:rPr>
                <w:rFonts w:ascii="Times New Roman" w:hAnsi="Times New Roman"/>
                <w:sz w:val="28"/>
                <w:szCs w:val="28"/>
                <w:lang w:val="ru-RU"/>
              </w:rPr>
              <w:t>делет</w:t>
            </w:r>
            <w:proofErr w:type="spellEnd"/>
            <w:r w:rsidR="008C4FE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пробел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.1.2.4 набирать текст различными шрифтами;</w:t>
            </w:r>
          </w:p>
          <w:p w:rsidR="00B965F3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.1.2.5 использовать основные способы сохранения документов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.1.2.6 использовать основные правила набора и редактирования текста (перемещение по тексту с помощью манипулятора «мышь», клавиатуры, полосы прокрутки, выделе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ние слова, текста, копирование)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.1.2.7 уметь форматировать текст (устанавливать размер и начерт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ание шрифта, выравнивать 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абзац)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.1.2.8 знать основн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ые способы сохранения документа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.1.2.9 знать ос</w:t>
            </w:r>
            <w:r w:rsidR="00B74AD0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новные методы работы с таблицей</w:t>
            </w:r>
          </w:p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.1.2.10 использовать графический редактор 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en-US"/>
              </w:rPr>
              <w:t>Paint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C4FE3">
              <w:rPr>
                <w:rFonts w:ascii="Times New Roman" w:hAnsi="Times New Roman"/>
                <w:sz w:val="28"/>
                <w:szCs w:val="28"/>
                <w:lang w:val="kk-KZ"/>
              </w:rPr>
              <w:t>(пейнт)</w:t>
            </w:r>
          </w:p>
          <w:p w:rsidR="006A048A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.1.2.11 знать порядок печати документа на принтере</w:t>
            </w:r>
          </w:p>
        </w:tc>
      </w:tr>
    </w:tbl>
    <w:p w:rsidR="001B25EB" w:rsidRPr="001E748B" w:rsidRDefault="001B25EB" w:rsidP="001768C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p w:rsidR="00AD1086" w:rsidRPr="001E748B" w:rsidRDefault="00AD1086" w:rsidP="001768C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1E748B">
        <w:rPr>
          <w:rFonts w:ascii="Times New Roman" w:hAnsi="Times New Roman"/>
          <w:sz w:val="28"/>
          <w:szCs w:val="28"/>
          <w:lang w:val="ru-RU" w:eastAsia="en-GB"/>
        </w:rPr>
        <w:t xml:space="preserve">2) </w:t>
      </w:r>
      <w:r w:rsidR="00D16F39" w:rsidRPr="001E748B">
        <w:rPr>
          <w:rFonts w:ascii="Times New Roman" w:hAnsi="Times New Roman"/>
          <w:sz w:val="28"/>
          <w:szCs w:val="28"/>
          <w:lang w:val="ru-RU" w:eastAsia="en-GB"/>
        </w:rPr>
        <w:t xml:space="preserve">раздел </w:t>
      </w:r>
      <w:r w:rsidRPr="001E748B">
        <w:rPr>
          <w:rFonts w:ascii="Times New Roman" w:hAnsi="Times New Roman"/>
          <w:sz w:val="28"/>
          <w:szCs w:val="28"/>
          <w:lang w:val="ru-RU" w:eastAsia="en-GB"/>
        </w:rPr>
        <w:t>«Компьютерные системы»</w:t>
      </w:r>
      <w:r w:rsidR="001B25EB" w:rsidRPr="001E748B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9F2D62" w:rsidRPr="001E748B" w:rsidRDefault="001B25EB" w:rsidP="00593E80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 w:rsidRPr="001E748B">
        <w:rPr>
          <w:rFonts w:ascii="Times New Roman" w:hAnsi="Times New Roman"/>
          <w:sz w:val="28"/>
          <w:szCs w:val="28"/>
          <w:lang w:val="ru-RU" w:eastAsia="en-GB"/>
        </w:rPr>
        <w:t>таблица</w:t>
      </w:r>
      <w:r w:rsidR="004C655E" w:rsidRPr="001E748B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1624FD" w:rsidRPr="001E748B">
        <w:rPr>
          <w:rFonts w:ascii="Times New Roman" w:hAnsi="Times New Roman"/>
          <w:sz w:val="28"/>
          <w:szCs w:val="28"/>
          <w:lang w:val="ru-RU" w:eastAsia="en-GB"/>
        </w:rPr>
        <w:t>2</w:t>
      </w:r>
    </w:p>
    <w:p w:rsidR="001B25EB" w:rsidRPr="001E748B" w:rsidRDefault="001B25EB" w:rsidP="00593E80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411"/>
        <w:gridCol w:w="2411"/>
        <w:gridCol w:w="3115"/>
      </w:tblGrid>
      <w:tr w:rsidR="009F2D62" w:rsidRPr="001E748B" w:rsidTr="001B25EB">
        <w:trPr>
          <w:trHeight w:val="20"/>
        </w:trPr>
        <w:tc>
          <w:tcPr>
            <w:tcW w:w="882" w:type="pct"/>
            <w:vMerge w:val="restart"/>
          </w:tcPr>
          <w:p w:rsidR="009F2D62" w:rsidRPr="001E748B" w:rsidRDefault="009F2D62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4118" w:type="pct"/>
            <w:gridSpan w:val="3"/>
          </w:tcPr>
          <w:p w:rsidR="009F2D62" w:rsidRPr="001E748B" w:rsidRDefault="009F2D62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6A048A" w:rsidRPr="001E748B" w:rsidTr="001B25EB">
        <w:trPr>
          <w:trHeight w:val="20"/>
        </w:trPr>
        <w:tc>
          <w:tcPr>
            <w:tcW w:w="882" w:type="pct"/>
            <w:vMerge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51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51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617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AC033E" w:rsidRPr="00CB2A1E" w:rsidTr="001B25EB">
        <w:trPr>
          <w:trHeight w:val="20"/>
        </w:trPr>
        <w:tc>
          <w:tcPr>
            <w:tcW w:w="882" w:type="pct"/>
          </w:tcPr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 w:eastAsia="en-GB"/>
              </w:rPr>
              <w:t>2.1 Устройства компьютера</w:t>
            </w:r>
          </w:p>
        </w:tc>
        <w:tc>
          <w:tcPr>
            <w:tcW w:w="1251" w:type="pct"/>
            <w:shd w:val="clear" w:color="auto" w:fill="auto"/>
          </w:tcPr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8.2.1.1 показывать  основные устройства компьютера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(монит</w:t>
            </w:r>
            <w:r w:rsidR="004C655E" w:rsidRPr="001E748B">
              <w:rPr>
                <w:sz w:val="28"/>
                <w:szCs w:val="28"/>
              </w:rPr>
              <w:t>ор, клавиатура, системный блок)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8.2.1.2</w:t>
            </w:r>
            <w:r w:rsidR="00880175">
              <w:rPr>
                <w:sz w:val="28"/>
                <w:szCs w:val="28"/>
              </w:rPr>
              <w:t xml:space="preserve"> </w:t>
            </w:r>
            <w:r w:rsidRPr="001E748B">
              <w:rPr>
                <w:sz w:val="28"/>
                <w:szCs w:val="28"/>
              </w:rPr>
              <w:t>уметь последовательно включать и выключать питание</w:t>
            </w:r>
            <w:r w:rsidR="004C655E" w:rsidRPr="001E748B">
              <w:rPr>
                <w:sz w:val="28"/>
                <w:szCs w:val="28"/>
              </w:rPr>
              <w:t xml:space="preserve"> компьютера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 xml:space="preserve">8.2.1.3  показывать и знать названия и назначения дополнительных устройств </w:t>
            </w:r>
            <w:r w:rsidRPr="001E748B">
              <w:rPr>
                <w:sz w:val="28"/>
                <w:szCs w:val="28"/>
              </w:rPr>
              <w:lastRenderedPageBreak/>
              <w:t>компьютера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(манипулятор «мы</w:t>
            </w:r>
            <w:r w:rsidR="004C655E" w:rsidRPr="001E748B">
              <w:rPr>
                <w:sz w:val="28"/>
                <w:szCs w:val="28"/>
              </w:rPr>
              <w:t>шь», принтер, звуковые колонки)</w:t>
            </w:r>
          </w:p>
          <w:p w:rsidR="00AC033E" w:rsidRPr="00880175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t xml:space="preserve">8.2.1.4 знать основные элементы окон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880175">
              <w:rPr>
                <w:sz w:val="28"/>
                <w:szCs w:val="28"/>
              </w:rPr>
              <w:t xml:space="preserve"> 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</w:p>
          <w:p w:rsidR="00AC033E" w:rsidRPr="00880175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t>8.2.1.5 знать вид и элементы рабочего стола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880175">
              <w:rPr>
                <w:sz w:val="28"/>
                <w:szCs w:val="28"/>
              </w:rPr>
              <w:t xml:space="preserve"> 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8.2.1.6 знать назн</w:t>
            </w:r>
            <w:r w:rsidR="004C655E" w:rsidRPr="001E748B">
              <w:rPr>
                <w:sz w:val="28"/>
                <w:szCs w:val="28"/>
              </w:rPr>
              <w:t>ачение группы клавиш клавиатуры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8.2.1.7 знать назначе</w:t>
            </w:r>
            <w:r w:rsidR="004C655E" w:rsidRPr="001E748B">
              <w:rPr>
                <w:sz w:val="28"/>
                <w:szCs w:val="28"/>
              </w:rPr>
              <w:t>ние кнопок манипулятора «мышь»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 xml:space="preserve">8.2.1.8 знать порядок </w:t>
            </w:r>
            <w:r w:rsidR="004C655E" w:rsidRPr="001E748B">
              <w:rPr>
                <w:sz w:val="28"/>
                <w:szCs w:val="28"/>
              </w:rPr>
              <w:t>запуска программы «Калькулятор»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8.2.1.9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 xml:space="preserve">знать порядок </w:t>
            </w:r>
            <w:r w:rsidR="004C655E" w:rsidRPr="001E748B">
              <w:rPr>
                <w:sz w:val="28"/>
                <w:szCs w:val="28"/>
              </w:rPr>
              <w:t>включения и выключения принтера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8.2.1.10 знать назначение звуковых колонок</w:t>
            </w:r>
          </w:p>
        </w:tc>
        <w:tc>
          <w:tcPr>
            <w:tcW w:w="1251" w:type="pct"/>
          </w:tcPr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lastRenderedPageBreak/>
              <w:t>9.2.1.1 определять основные устройства компьютера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(монитор, клавиатура</w:t>
            </w:r>
            <w:r w:rsidR="004C655E" w:rsidRPr="001E748B">
              <w:rPr>
                <w:sz w:val="28"/>
                <w:szCs w:val="28"/>
              </w:rPr>
              <w:t>, системный блок)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9.2.1.2 знать  функци</w:t>
            </w:r>
            <w:r w:rsidR="003A6979" w:rsidRPr="001E748B">
              <w:rPr>
                <w:sz w:val="28"/>
                <w:szCs w:val="28"/>
              </w:rPr>
              <w:t>и основных устройств компьютера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9.2.1.3 знать назначение группы клавиш клавиатуры;</w:t>
            </w:r>
          </w:p>
          <w:p w:rsidR="00AC033E" w:rsidRPr="00F34B3E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9.2.1.4 знать порядок запуска программы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  <w:lang w:val="en-US"/>
              </w:rPr>
              <w:t>Microsoft</w:t>
            </w:r>
            <w:r w:rsidRPr="001E748B">
              <w:rPr>
                <w:sz w:val="28"/>
                <w:szCs w:val="28"/>
              </w:rPr>
              <w:t xml:space="preserve"> </w:t>
            </w:r>
            <w:r w:rsidRPr="001E748B">
              <w:rPr>
                <w:sz w:val="28"/>
                <w:szCs w:val="28"/>
                <w:lang w:val="en-US"/>
              </w:rPr>
              <w:t>Word</w:t>
            </w:r>
            <w:r w:rsidR="00F34B3E">
              <w:rPr>
                <w:sz w:val="28"/>
                <w:szCs w:val="28"/>
                <w:lang w:val="kk-KZ"/>
              </w:rPr>
              <w:t xml:space="preserve"> </w:t>
            </w:r>
            <w:r w:rsidR="00F34B3E">
              <w:rPr>
                <w:sz w:val="28"/>
                <w:szCs w:val="28"/>
                <w:lang w:val="kk-KZ"/>
              </w:rPr>
              <w:lastRenderedPageBreak/>
              <w:t>(майкрософт ворд)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 xml:space="preserve">9.2.1.5 знать элементы окон </w:t>
            </w:r>
            <w:r w:rsidRPr="001E748B">
              <w:rPr>
                <w:sz w:val="28"/>
                <w:szCs w:val="28"/>
                <w:lang w:val="en-US"/>
              </w:rPr>
              <w:t>Microsoft</w:t>
            </w:r>
            <w:r w:rsidRPr="001E748B">
              <w:rPr>
                <w:sz w:val="28"/>
                <w:szCs w:val="28"/>
              </w:rPr>
              <w:t xml:space="preserve"> </w:t>
            </w:r>
            <w:r w:rsidRPr="001E748B">
              <w:rPr>
                <w:sz w:val="28"/>
                <w:szCs w:val="28"/>
                <w:lang w:val="en-US"/>
              </w:rPr>
              <w:t>Word</w:t>
            </w:r>
            <w:r w:rsidR="00F34B3E">
              <w:rPr>
                <w:sz w:val="28"/>
                <w:szCs w:val="28"/>
                <w:lang w:val="kk-KZ"/>
              </w:rPr>
              <w:t xml:space="preserve"> </w:t>
            </w:r>
            <w:r w:rsidR="00F34B3E" w:rsidRPr="00F34B3E">
              <w:rPr>
                <w:sz w:val="28"/>
                <w:szCs w:val="28"/>
                <w:lang w:val="kk-KZ"/>
              </w:rPr>
              <w:t>(майкрософт ворд)</w:t>
            </w:r>
            <w:r w:rsidRPr="001E748B">
              <w:rPr>
                <w:sz w:val="28"/>
                <w:szCs w:val="28"/>
              </w:rPr>
              <w:t>:</w:t>
            </w:r>
            <w:r w:rsidRPr="001E748B">
              <w:rPr>
                <w:sz w:val="28"/>
                <w:szCs w:val="28"/>
                <w:lang w:val="kk-KZ"/>
              </w:rPr>
              <w:t xml:space="preserve"> з</w:t>
            </w:r>
            <w:proofErr w:type="spellStart"/>
            <w:r w:rsidRPr="001E748B">
              <w:rPr>
                <w:sz w:val="28"/>
                <w:szCs w:val="28"/>
              </w:rPr>
              <w:t>аголовок</w:t>
            </w:r>
            <w:proofErr w:type="spellEnd"/>
            <w:r w:rsidRPr="001E748B">
              <w:rPr>
                <w:sz w:val="28"/>
                <w:szCs w:val="28"/>
              </w:rPr>
              <w:t>, панели инструментов, рабочее поле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9.2.1.6 знать н</w:t>
            </w:r>
            <w:r w:rsidR="004C655E" w:rsidRPr="001E748B">
              <w:rPr>
                <w:sz w:val="28"/>
                <w:szCs w:val="28"/>
              </w:rPr>
              <w:t>азначение программы «Проводник»</w:t>
            </w:r>
          </w:p>
          <w:p w:rsidR="00AC033E" w:rsidRPr="00880175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t xml:space="preserve">9.2.1.7 знать файловые структуры в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880175">
              <w:rPr>
                <w:sz w:val="28"/>
                <w:szCs w:val="28"/>
              </w:rPr>
              <w:t xml:space="preserve"> 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9.2.1.8 иметь представление о внутренней (оперативной) и внешней (до</w:t>
            </w:r>
            <w:r w:rsidR="004C655E" w:rsidRPr="001E748B">
              <w:rPr>
                <w:sz w:val="28"/>
                <w:szCs w:val="28"/>
              </w:rPr>
              <w:t>лговременной) памяти компьютера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9.2.1.9 знать порядок включения и выключения принтера</w:t>
            </w:r>
          </w:p>
        </w:tc>
        <w:tc>
          <w:tcPr>
            <w:tcW w:w="1617" w:type="pct"/>
          </w:tcPr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lastRenderedPageBreak/>
              <w:t>10.2.1.1 знать назначение и функции основных  у</w:t>
            </w:r>
            <w:r w:rsidR="004C655E" w:rsidRPr="001E748B">
              <w:rPr>
                <w:sz w:val="28"/>
                <w:szCs w:val="28"/>
              </w:rPr>
              <w:t>стройств компьютера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 xml:space="preserve">10.2.1.2 знать операционную систему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880175">
              <w:rPr>
                <w:sz w:val="28"/>
                <w:szCs w:val="28"/>
              </w:rPr>
              <w:t xml:space="preserve"> 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  <w:r w:rsidRPr="001E748B">
              <w:rPr>
                <w:sz w:val="28"/>
                <w:szCs w:val="28"/>
              </w:rPr>
              <w:t xml:space="preserve"> (рабочий стол, основные элементы окон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880175">
              <w:rPr>
                <w:sz w:val="28"/>
                <w:szCs w:val="28"/>
              </w:rPr>
              <w:t xml:space="preserve"> 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  <w:r w:rsidR="004C655E" w:rsidRPr="001E748B">
              <w:rPr>
                <w:sz w:val="28"/>
                <w:szCs w:val="28"/>
              </w:rPr>
              <w:t>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 xml:space="preserve">10.2.1.3 знать файловые структуры и настройки в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10.2.1.4 знать н</w:t>
            </w:r>
            <w:r w:rsidR="004C655E" w:rsidRPr="001E748B">
              <w:rPr>
                <w:sz w:val="28"/>
                <w:szCs w:val="28"/>
              </w:rPr>
              <w:t>азначение программы «Проводник»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10.2.1.5</w:t>
            </w:r>
            <w:r w:rsidRPr="001E748B">
              <w:rPr>
                <w:sz w:val="28"/>
                <w:szCs w:val="28"/>
                <w:lang w:val="kk-KZ"/>
              </w:rPr>
              <w:t xml:space="preserve"> з</w:t>
            </w:r>
            <w:proofErr w:type="spellStart"/>
            <w:r w:rsidRPr="001E748B">
              <w:rPr>
                <w:sz w:val="28"/>
                <w:szCs w:val="28"/>
              </w:rPr>
              <w:t>нать</w:t>
            </w:r>
            <w:proofErr w:type="spellEnd"/>
            <w:r w:rsidRPr="001E748B">
              <w:rPr>
                <w:sz w:val="28"/>
                <w:szCs w:val="28"/>
              </w:rPr>
              <w:t xml:space="preserve"> справочную систему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880175">
              <w:rPr>
                <w:sz w:val="28"/>
                <w:szCs w:val="28"/>
              </w:rPr>
              <w:t xml:space="preserve"> 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  <w:r w:rsidRPr="001E748B">
              <w:rPr>
                <w:sz w:val="28"/>
                <w:szCs w:val="28"/>
              </w:rPr>
              <w:t>;</w:t>
            </w:r>
          </w:p>
          <w:p w:rsidR="00880175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lastRenderedPageBreak/>
              <w:t>10.2.1.6</w:t>
            </w:r>
            <w:r w:rsidRPr="001E748B">
              <w:rPr>
                <w:sz w:val="28"/>
                <w:szCs w:val="28"/>
                <w:lang w:val="kk-KZ"/>
              </w:rPr>
              <w:t xml:space="preserve"> з</w:t>
            </w:r>
            <w:proofErr w:type="spellStart"/>
            <w:r w:rsidRPr="001E748B">
              <w:rPr>
                <w:sz w:val="28"/>
                <w:szCs w:val="28"/>
              </w:rPr>
              <w:t>нать</w:t>
            </w:r>
            <w:proofErr w:type="spellEnd"/>
            <w:r w:rsidRPr="001E748B">
              <w:rPr>
                <w:sz w:val="28"/>
                <w:szCs w:val="28"/>
              </w:rPr>
              <w:t xml:space="preserve"> настройки </w:t>
            </w:r>
            <w:r w:rsidRPr="001E748B">
              <w:rPr>
                <w:sz w:val="28"/>
                <w:szCs w:val="28"/>
                <w:lang w:val="en-US"/>
              </w:rPr>
              <w:t>Windows</w:t>
            </w:r>
            <w:r w:rsidR="004C655E" w:rsidRPr="001E748B">
              <w:rPr>
                <w:sz w:val="28"/>
                <w:szCs w:val="28"/>
              </w:rPr>
              <w:t xml:space="preserve"> </w:t>
            </w:r>
            <w:r w:rsidR="00880175">
              <w:rPr>
                <w:sz w:val="28"/>
                <w:szCs w:val="28"/>
              </w:rPr>
              <w:t>(</w:t>
            </w:r>
            <w:proofErr w:type="spellStart"/>
            <w:r w:rsidR="00880175">
              <w:rPr>
                <w:sz w:val="28"/>
                <w:szCs w:val="28"/>
              </w:rPr>
              <w:t>виндоус</w:t>
            </w:r>
            <w:proofErr w:type="spellEnd"/>
            <w:r w:rsidR="00880175">
              <w:rPr>
                <w:sz w:val="28"/>
                <w:szCs w:val="28"/>
              </w:rPr>
              <w:t>)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10.2.1.7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="004C655E" w:rsidRPr="001E748B">
              <w:rPr>
                <w:sz w:val="28"/>
                <w:szCs w:val="28"/>
              </w:rPr>
              <w:t>знать функции значка «Корзина»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10.2.1.8 знать</w:t>
            </w:r>
            <w:r w:rsidR="004C655E" w:rsidRPr="001E748B">
              <w:rPr>
                <w:sz w:val="28"/>
                <w:szCs w:val="28"/>
              </w:rPr>
              <w:t xml:space="preserve"> функции значка «Мой компьютер»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10.2.1.9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описывать назначение видов памяти компьютера (внутренняя память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(</w:t>
            </w:r>
            <w:r w:rsidRPr="001E748B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1E748B">
              <w:rPr>
                <w:sz w:val="28"/>
                <w:szCs w:val="28"/>
              </w:rPr>
              <w:t>перативная</w:t>
            </w:r>
            <w:proofErr w:type="spellEnd"/>
            <w:r w:rsidRPr="001E748B">
              <w:rPr>
                <w:sz w:val="28"/>
                <w:szCs w:val="28"/>
              </w:rPr>
              <w:t>),</w:t>
            </w:r>
            <w:r w:rsidRPr="001E748B">
              <w:rPr>
                <w:sz w:val="28"/>
                <w:szCs w:val="28"/>
                <w:lang w:val="kk-KZ"/>
              </w:rPr>
              <w:t xml:space="preserve"> внешняя (долговрем</w:t>
            </w:r>
            <w:r w:rsidR="004C655E" w:rsidRPr="001E748B">
              <w:rPr>
                <w:sz w:val="28"/>
                <w:szCs w:val="28"/>
                <w:lang w:val="kk-KZ"/>
              </w:rPr>
              <w:t>енная) память: диск, флеш-карта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</w:p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</w:t>
            </w:r>
            <w:r w:rsidRPr="001E748B">
              <w:rPr>
                <w:sz w:val="28"/>
                <w:szCs w:val="28"/>
                <w:lang w:val="kk-KZ"/>
              </w:rPr>
              <w:t>.2.1.10</w:t>
            </w:r>
            <w:r w:rsidRPr="001E748B">
              <w:rPr>
                <w:sz w:val="28"/>
                <w:szCs w:val="28"/>
              </w:rPr>
              <w:t xml:space="preserve"> знать последовательность действий</w:t>
            </w:r>
            <w:r w:rsidRPr="001E748B">
              <w:rPr>
                <w:sz w:val="28"/>
                <w:szCs w:val="28"/>
                <w:lang w:val="kk-KZ"/>
              </w:rPr>
              <w:t xml:space="preserve"> </w:t>
            </w:r>
            <w:r w:rsidRPr="001E748B">
              <w:rPr>
                <w:sz w:val="28"/>
                <w:szCs w:val="28"/>
              </w:rPr>
              <w:t>при работе с принтером</w:t>
            </w:r>
          </w:p>
        </w:tc>
      </w:tr>
      <w:tr w:rsidR="00AC033E" w:rsidRPr="00CB2A1E" w:rsidTr="001B25EB">
        <w:trPr>
          <w:trHeight w:val="20"/>
        </w:trPr>
        <w:tc>
          <w:tcPr>
            <w:tcW w:w="882" w:type="pct"/>
          </w:tcPr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2.2 Компьютерные сети</w:t>
            </w:r>
          </w:p>
        </w:tc>
        <w:tc>
          <w:tcPr>
            <w:tcW w:w="1251" w:type="pct"/>
            <w:shd w:val="clear" w:color="auto" w:fill="auto"/>
          </w:tcPr>
          <w:p w:rsidR="00AC033E" w:rsidRPr="001E748B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251" w:type="pct"/>
          </w:tcPr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17" w:type="pct"/>
          </w:tcPr>
          <w:p w:rsidR="00AC033E" w:rsidRPr="00F34B3E" w:rsidRDefault="00F34B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10.2.2.1 </w:t>
            </w:r>
            <w:r>
              <w:rPr>
                <w:sz w:val="28"/>
                <w:szCs w:val="28"/>
                <w:lang w:val="kk-KZ"/>
              </w:rPr>
              <w:t>и</w:t>
            </w:r>
            <w:r w:rsidR="00AC033E" w:rsidRPr="001E748B">
              <w:rPr>
                <w:sz w:val="28"/>
                <w:szCs w:val="28"/>
              </w:rPr>
              <w:t xml:space="preserve">меть представление  о глобальной сети </w:t>
            </w:r>
            <w:r w:rsidR="00AC033E" w:rsidRPr="001E748B">
              <w:rPr>
                <w:sz w:val="28"/>
                <w:szCs w:val="28"/>
                <w:lang w:val="en-US"/>
              </w:rPr>
              <w:t>Internet</w:t>
            </w:r>
            <w:r>
              <w:rPr>
                <w:sz w:val="28"/>
                <w:szCs w:val="28"/>
                <w:lang w:val="kk-KZ"/>
              </w:rPr>
              <w:t xml:space="preserve"> (интернет)</w:t>
            </w:r>
          </w:p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10.2.2.2 осуществлять поиск информации в сети </w:t>
            </w:r>
            <w:r w:rsidRPr="001E748B">
              <w:rPr>
                <w:rFonts w:ascii="Times New Roman" w:hAnsi="Times New Roman"/>
                <w:sz w:val="28"/>
                <w:szCs w:val="28"/>
                <w:lang w:val="en-US"/>
              </w:rPr>
              <w:t>Internet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34B3E" w:rsidRPr="00F34B3E">
              <w:rPr>
                <w:rFonts w:ascii="Times New Roman" w:hAnsi="Times New Roman"/>
                <w:sz w:val="28"/>
                <w:szCs w:val="28"/>
                <w:lang w:val="ru-RU"/>
              </w:rPr>
              <w:t>(интернет)</w:t>
            </w:r>
            <w:r w:rsidR="00F34B3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 использованием просты</w:t>
            </w:r>
            <w:r w:rsidR="004C655E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х запросов (по одному признаку)</w:t>
            </w:r>
          </w:p>
          <w:p w:rsidR="00AC033E" w:rsidRPr="001E748B" w:rsidRDefault="00F34B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10.2.2.3 </w:t>
            </w:r>
            <w:r w:rsidR="00AC033E" w:rsidRPr="001E74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объяснять  на элементарном уровне </w:t>
            </w:r>
            <w:r w:rsidR="004C655E" w:rsidRPr="001E748B">
              <w:rPr>
                <w:rFonts w:ascii="Times New Roman" w:hAnsi="Times New Roman"/>
                <w:sz w:val="28"/>
                <w:szCs w:val="28"/>
                <w:lang w:val="ru-RU"/>
              </w:rPr>
              <w:t>преимущества беспроводной связи</w:t>
            </w:r>
          </w:p>
          <w:p w:rsidR="00AC033E" w:rsidRPr="001E748B" w:rsidRDefault="00AC033E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10.2.2.4 иметь представления о компьютерных сетях</w:t>
            </w:r>
          </w:p>
        </w:tc>
      </w:tr>
    </w:tbl>
    <w:p w:rsidR="00593E80" w:rsidRPr="001E748B" w:rsidRDefault="00593E80" w:rsidP="001768CF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E3CA6" w:rsidRPr="001E748B" w:rsidRDefault="00AD1086" w:rsidP="00593E80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E748B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230B1D" w:rsidRPr="001E748B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1E748B">
        <w:rPr>
          <w:rFonts w:ascii="Times New Roman" w:hAnsi="Times New Roman"/>
          <w:sz w:val="28"/>
          <w:szCs w:val="28"/>
          <w:lang w:val="kk-KZ"/>
        </w:rPr>
        <w:t>«Здоровье и безопасность»</w:t>
      </w:r>
      <w:r w:rsidR="001B25EB" w:rsidRPr="001E748B">
        <w:rPr>
          <w:rFonts w:ascii="Times New Roman" w:hAnsi="Times New Roman"/>
          <w:sz w:val="28"/>
          <w:szCs w:val="28"/>
          <w:lang w:val="kk-KZ"/>
        </w:rPr>
        <w:t>:</w:t>
      </w:r>
    </w:p>
    <w:p w:rsidR="00AD1086" w:rsidRPr="001E748B" w:rsidRDefault="001B25EB" w:rsidP="00593E80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1E748B">
        <w:rPr>
          <w:rFonts w:ascii="Times New Roman" w:hAnsi="Times New Roman"/>
          <w:sz w:val="28"/>
          <w:szCs w:val="28"/>
          <w:lang w:val="kk-KZ"/>
        </w:rPr>
        <w:t>т</w:t>
      </w:r>
      <w:r w:rsidR="00AD1086" w:rsidRPr="001E748B"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 w:rsidR="001624FD" w:rsidRPr="001E748B">
        <w:rPr>
          <w:rFonts w:ascii="Times New Roman" w:hAnsi="Times New Roman"/>
          <w:sz w:val="28"/>
          <w:szCs w:val="28"/>
          <w:lang w:val="kk-KZ"/>
        </w:rPr>
        <w:t>3</w:t>
      </w:r>
    </w:p>
    <w:p w:rsidR="001B25EB" w:rsidRPr="001E748B" w:rsidRDefault="001B25EB" w:rsidP="00593E80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410"/>
        <w:gridCol w:w="2410"/>
        <w:gridCol w:w="3121"/>
      </w:tblGrid>
      <w:tr w:rsidR="009F2D62" w:rsidRPr="001E748B" w:rsidTr="0006612C">
        <w:tc>
          <w:tcPr>
            <w:tcW w:w="881" w:type="pct"/>
            <w:vMerge w:val="restart"/>
          </w:tcPr>
          <w:p w:rsidR="009F2D62" w:rsidRPr="001E748B" w:rsidRDefault="009F2D62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F2D62" w:rsidRPr="001E748B" w:rsidRDefault="009F2D62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119" w:type="pct"/>
            <w:gridSpan w:val="3"/>
          </w:tcPr>
          <w:p w:rsidR="009F2D62" w:rsidRPr="001E748B" w:rsidRDefault="009F2D62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6A048A" w:rsidRPr="001E748B" w:rsidTr="0006612C">
        <w:tc>
          <w:tcPr>
            <w:tcW w:w="881" w:type="pct"/>
            <w:vMerge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50" w:type="pct"/>
            <w:shd w:val="clear" w:color="auto" w:fill="auto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50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618" w:type="pct"/>
          </w:tcPr>
          <w:p w:rsidR="006A048A" w:rsidRPr="001E748B" w:rsidRDefault="006A048A" w:rsidP="001768C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6A048A" w:rsidRPr="00CB2A1E" w:rsidTr="0006612C">
        <w:tc>
          <w:tcPr>
            <w:tcW w:w="881" w:type="pct"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 w:eastAsia="en-GB"/>
              </w:rPr>
              <w:t>3.1 Техника безопасности</w:t>
            </w:r>
          </w:p>
        </w:tc>
        <w:tc>
          <w:tcPr>
            <w:tcW w:w="1250" w:type="pct"/>
            <w:shd w:val="clear" w:color="auto" w:fill="auto"/>
          </w:tcPr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sz w:val="28"/>
                <w:szCs w:val="28"/>
                <w:lang w:val="ru-RU" w:eastAsia="en-US"/>
              </w:rPr>
              <w:t xml:space="preserve">.3.1.1 знать правила </w:t>
            </w:r>
            <w:r w:rsidR="00C07E89" w:rsidRPr="001E748B">
              <w:rPr>
                <w:sz w:val="28"/>
                <w:szCs w:val="28"/>
                <w:lang w:val="ru-RU" w:eastAsia="en-US"/>
              </w:rPr>
              <w:t>поведения в компьютерном классе</w:t>
            </w:r>
          </w:p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sz w:val="28"/>
                <w:szCs w:val="28"/>
                <w:lang w:val="ru-RU" w:eastAsia="en-US"/>
              </w:rPr>
              <w:t>.3.1.2 знать требования техники безопасности при ра</w:t>
            </w:r>
            <w:r w:rsidR="00C07E89" w:rsidRPr="001E748B">
              <w:rPr>
                <w:sz w:val="28"/>
                <w:szCs w:val="28"/>
                <w:lang w:val="ru-RU" w:eastAsia="en-US"/>
              </w:rPr>
              <w:t>боте с персональным компьютером</w:t>
            </w:r>
          </w:p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sz w:val="28"/>
                <w:szCs w:val="28"/>
                <w:lang w:val="ru-RU" w:eastAsia="en-US"/>
              </w:rPr>
              <w:t>.3.1.3 выполнять упражнения для профила</w:t>
            </w:r>
            <w:r w:rsidR="00C07E89" w:rsidRPr="001E748B">
              <w:rPr>
                <w:sz w:val="28"/>
                <w:szCs w:val="28"/>
                <w:lang w:val="ru-RU" w:eastAsia="en-US"/>
              </w:rPr>
              <w:t>ктики зрительного переутомления</w:t>
            </w:r>
          </w:p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1E748B">
              <w:rPr>
                <w:sz w:val="28"/>
                <w:szCs w:val="28"/>
                <w:lang w:val="ru-RU"/>
              </w:rPr>
              <w:t>8</w:t>
            </w:r>
            <w:r w:rsidR="006A048A" w:rsidRPr="001E748B">
              <w:rPr>
                <w:sz w:val="28"/>
                <w:szCs w:val="28"/>
                <w:lang w:val="ru-RU"/>
              </w:rPr>
              <w:t>.3.1.4</w:t>
            </w:r>
          </w:p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выполнять упражнения по</w:t>
            </w:r>
            <w:r w:rsidR="00C07E89" w:rsidRPr="001E748B">
              <w:rPr>
                <w:sz w:val="28"/>
                <w:szCs w:val="28"/>
                <w:lang w:val="ru-RU"/>
              </w:rPr>
              <w:t xml:space="preserve"> снятию статического напряжения</w:t>
            </w:r>
          </w:p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</w:p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1250" w:type="pct"/>
          </w:tcPr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sz w:val="28"/>
                <w:szCs w:val="28"/>
                <w:lang w:val="ru-RU" w:eastAsia="en-US"/>
              </w:rPr>
              <w:t xml:space="preserve">.3.1.1 </w:t>
            </w:r>
          </w:p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 w:eastAsia="en-US"/>
              </w:rPr>
              <w:t>выполнять требования  техники безопасности при ра</w:t>
            </w:r>
            <w:r w:rsidR="00C07E89" w:rsidRPr="001E748B">
              <w:rPr>
                <w:sz w:val="28"/>
                <w:szCs w:val="28"/>
                <w:lang w:val="ru-RU" w:eastAsia="en-US"/>
              </w:rPr>
              <w:t>боте с персональным компьютером</w:t>
            </w:r>
          </w:p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sz w:val="28"/>
                <w:szCs w:val="28"/>
                <w:lang w:val="ru-RU" w:eastAsia="en-US"/>
              </w:rPr>
              <w:t>.3.1.2 уметь организовывать рабочее место за компьютером (для максимального удобства и эффективности)</w:t>
            </w:r>
          </w:p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1E748B">
              <w:rPr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sz w:val="28"/>
                <w:szCs w:val="28"/>
                <w:lang w:val="ru-RU" w:eastAsia="en-US"/>
              </w:rPr>
              <w:t xml:space="preserve">.3.1.3 </w:t>
            </w:r>
            <w:r w:rsidR="006A048A" w:rsidRPr="001E748B">
              <w:rPr>
                <w:sz w:val="28"/>
                <w:szCs w:val="28"/>
                <w:lang w:val="ru-RU"/>
              </w:rPr>
              <w:t>выполнять упражнения для профилактики</w:t>
            </w:r>
            <w:r w:rsidR="006A048A" w:rsidRPr="001E748B">
              <w:rPr>
                <w:sz w:val="28"/>
                <w:szCs w:val="28"/>
                <w:lang w:val="kk-KZ"/>
              </w:rPr>
              <w:t xml:space="preserve"> </w:t>
            </w:r>
            <w:r w:rsidR="00C07E89" w:rsidRPr="001E748B">
              <w:rPr>
                <w:sz w:val="28"/>
                <w:szCs w:val="28"/>
                <w:lang w:val="ru-RU"/>
              </w:rPr>
              <w:t>зрительного переутомления</w:t>
            </w:r>
          </w:p>
          <w:p w:rsidR="006A048A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1E748B">
              <w:rPr>
                <w:sz w:val="28"/>
                <w:szCs w:val="28"/>
                <w:lang w:val="ru-RU"/>
              </w:rPr>
              <w:t>9</w:t>
            </w:r>
            <w:r w:rsidR="006A048A" w:rsidRPr="001E748B">
              <w:rPr>
                <w:sz w:val="28"/>
                <w:szCs w:val="28"/>
                <w:lang w:val="ru-RU"/>
              </w:rPr>
              <w:t>.3.1.4</w:t>
            </w:r>
          </w:p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выполнять упражнения по снятию статического напряжения</w:t>
            </w:r>
          </w:p>
        </w:tc>
        <w:tc>
          <w:tcPr>
            <w:tcW w:w="1618" w:type="pct"/>
          </w:tcPr>
          <w:p w:rsidR="006A048A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</w:t>
            </w:r>
            <w:r w:rsidR="006A048A" w:rsidRPr="001E748B">
              <w:rPr>
                <w:sz w:val="28"/>
                <w:szCs w:val="28"/>
              </w:rPr>
              <w:t>.3.1.1 выполнять правила техники безопа</w:t>
            </w:r>
            <w:r w:rsidR="00C07E89" w:rsidRPr="001E748B">
              <w:rPr>
                <w:sz w:val="28"/>
                <w:szCs w:val="28"/>
              </w:rPr>
              <w:t>сности при работе с компьютером</w:t>
            </w:r>
          </w:p>
          <w:p w:rsidR="00430214" w:rsidRPr="001E748B" w:rsidRDefault="00AC033E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1E748B">
              <w:rPr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sz w:val="28"/>
                <w:szCs w:val="28"/>
                <w:lang w:val="ru-RU"/>
              </w:rPr>
              <w:t>.3.1.2</w:t>
            </w:r>
            <w:r w:rsidR="006A048A" w:rsidRPr="001E748B">
              <w:rPr>
                <w:sz w:val="28"/>
                <w:szCs w:val="28"/>
                <w:lang w:val="kk-KZ"/>
              </w:rPr>
              <w:t xml:space="preserve"> </w:t>
            </w:r>
            <w:r w:rsidR="006A048A" w:rsidRPr="001E748B">
              <w:rPr>
                <w:sz w:val="28"/>
                <w:szCs w:val="28"/>
                <w:lang w:val="ru-RU"/>
              </w:rPr>
              <w:t>выполнять упражнения для профилактики</w:t>
            </w:r>
            <w:r w:rsidR="006A048A" w:rsidRPr="001E748B">
              <w:rPr>
                <w:sz w:val="28"/>
                <w:szCs w:val="28"/>
                <w:lang w:val="kk-KZ"/>
              </w:rPr>
              <w:t xml:space="preserve"> </w:t>
            </w:r>
            <w:r w:rsidR="006A048A" w:rsidRPr="001E748B">
              <w:rPr>
                <w:sz w:val="28"/>
                <w:szCs w:val="28"/>
                <w:lang w:val="ru-RU"/>
              </w:rPr>
              <w:t>зрительного переутомления;</w:t>
            </w:r>
          </w:p>
          <w:p w:rsidR="006A048A" w:rsidRPr="001E748B" w:rsidRDefault="00430214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1E748B">
              <w:rPr>
                <w:sz w:val="28"/>
                <w:szCs w:val="28"/>
                <w:lang w:val="ru-RU"/>
              </w:rPr>
              <w:t>10</w:t>
            </w:r>
            <w:r w:rsidR="006A048A" w:rsidRPr="001E748B">
              <w:rPr>
                <w:sz w:val="28"/>
                <w:szCs w:val="28"/>
                <w:lang w:val="ru-RU"/>
              </w:rPr>
              <w:t>.3.1.3</w:t>
            </w:r>
            <w:r w:rsidR="006A048A" w:rsidRPr="001E748B">
              <w:rPr>
                <w:sz w:val="28"/>
                <w:szCs w:val="28"/>
                <w:lang w:val="kk-KZ"/>
              </w:rPr>
              <w:t xml:space="preserve"> </w:t>
            </w:r>
            <w:r w:rsidR="006A048A" w:rsidRPr="001E748B">
              <w:rPr>
                <w:sz w:val="28"/>
                <w:szCs w:val="28"/>
                <w:lang w:val="ru-RU"/>
              </w:rPr>
              <w:t>выполнять упражнения по</w:t>
            </w:r>
            <w:r w:rsidR="00C07E89" w:rsidRPr="001E748B">
              <w:rPr>
                <w:sz w:val="28"/>
                <w:szCs w:val="28"/>
                <w:lang w:val="ru-RU"/>
              </w:rPr>
              <w:t xml:space="preserve"> снятию статического напряжения</w:t>
            </w:r>
          </w:p>
          <w:p w:rsidR="006A048A" w:rsidRPr="001E748B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t>10</w:t>
            </w:r>
            <w:r w:rsidR="006A048A" w:rsidRPr="001E748B">
              <w:rPr>
                <w:sz w:val="28"/>
                <w:szCs w:val="28"/>
                <w:lang w:val="kk-KZ"/>
              </w:rPr>
              <w:t xml:space="preserve">.3.1.4 </w:t>
            </w:r>
            <w:r w:rsidR="006A048A" w:rsidRPr="001E748B">
              <w:rPr>
                <w:sz w:val="28"/>
                <w:szCs w:val="28"/>
              </w:rPr>
              <w:t xml:space="preserve">знать примеры влияния различных электронных устройств </w:t>
            </w:r>
            <w:r w:rsidR="00C07E89" w:rsidRPr="001E748B">
              <w:rPr>
                <w:sz w:val="28"/>
                <w:szCs w:val="28"/>
              </w:rPr>
              <w:t>на организм человека</w:t>
            </w:r>
            <w:r w:rsidR="006A048A" w:rsidRPr="001E748B">
              <w:rPr>
                <w:sz w:val="28"/>
                <w:szCs w:val="28"/>
              </w:rPr>
              <w:t xml:space="preserve"> </w:t>
            </w:r>
          </w:p>
          <w:p w:rsidR="006A048A" w:rsidRPr="001E748B" w:rsidRDefault="006A048A" w:rsidP="001768CF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</w:tr>
      <w:tr w:rsidR="006A048A" w:rsidRPr="00585B98" w:rsidTr="0006612C">
        <w:tc>
          <w:tcPr>
            <w:tcW w:w="881" w:type="pct"/>
          </w:tcPr>
          <w:p w:rsidR="006A048A" w:rsidRPr="001E748B" w:rsidRDefault="006A048A" w:rsidP="001768C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1E748B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3.2 Информационная и онлайн безопасность</w:t>
            </w:r>
          </w:p>
        </w:tc>
        <w:tc>
          <w:tcPr>
            <w:tcW w:w="1250" w:type="pct"/>
            <w:shd w:val="clear" w:color="auto" w:fill="auto"/>
          </w:tcPr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1E748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50" w:type="pct"/>
          </w:tcPr>
          <w:p w:rsidR="006A048A" w:rsidRPr="001E748B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618" w:type="pct"/>
          </w:tcPr>
          <w:p w:rsidR="006A048A" w:rsidRPr="001E748B" w:rsidRDefault="00AC033E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10</w:t>
            </w:r>
            <w:r w:rsidR="006A048A" w:rsidRPr="001E748B">
              <w:rPr>
                <w:sz w:val="28"/>
                <w:szCs w:val="28"/>
              </w:rPr>
              <w:t>.3.2.1 иметь представление о защите компьютера от вредоносных программ</w:t>
            </w:r>
          </w:p>
          <w:p w:rsidR="006A048A" w:rsidRPr="001E748B" w:rsidRDefault="00AC033E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t>10</w:t>
            </w:r>
            <w:r w:rsidR="006A048A" w:rsidRPr="001E748B">
              <w:rPr>
                <w:sz w:val="28"/>
                <w:szCs w:val="28"/>
              </w:rPr>
              <w:t>.3.2.2</w:t>
            </w:r>
          </w:p>
          <w:p w:rsidR="006A048A" w:rsidRPr="001E748B" w:rsidRDefault="006A048A" w:rsidP="001768CF">
            <w:pPr>
              <w:pStyle w:val="NESTableText"/>
              <w:ind w:left="0"/>
              <w:rPr>
                <w:sz w:val="28"/>
                <w:szCs w:val="28"/>
              </w:rPr>
            </w:pPr>
            <w:r w:rsidRPr="001E748B">
              <w:rPr>
                <w:sz w:val="28"/>
                <w:szCs w:val="28"/>
              </w:rPr>
              <w:t xml:space="preserve">иметь представление об </w:t>
            </w:r>
          </w:p>
          <w:p w:rsidR="006A048A" w:rsidRPr="001E748B" w:rsidRDefault="006A048A" w:rsidP="001768CF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1E748B">
              <w:rPr>
                <w:sz w:val="28"/>
                <w:szCs w:val="28"/>
              </w:rPr>
              <w:t>антивирусных программах</w:t>
            </w:r>
          </w:p>
        </w:tc>
      </w:tr>
    </w:tbl>
    <w:p w:rsidR="001E748B" w:rsidRDefault="001E748B" w:rsidP="001768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35A6B" w:rsidRDefault="001B25EB" w:rsidP="001768CF">
      <w:pPr>
        <w:spacing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28</w:t>
      </w:r>
      <w:r w:rsidR="00135A6B" w:rsidRPr="005D032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35A6B">
        <w:rPr>
          <w:rFonts w:ascii="Times New Roman" w:hAnsi="Times New Roman"/>
          <w:sz w:val="28"/>
          <w:lang w:val="kk-KZ"/>
        </w:rPr>
        <w:t>Настояща</w:t>
      </w:r>
      <w:r w:rsidR="00F37814">
        <w:rPr>
          <w:rFonts w:ascii="Times New Roman" w:hAnsi="Times New Roman"/>
          <w:sz w:val="28"/>
          <w:lang w:val="kk-KZ"/>
        </w:rPr>
        <w:t xml:space="preserve">я </w:t>
      </w:r>
      <w:r w:rsidR="0095310A">
        <w:rPr>
          <w:rFonts w:ascii="Times New Roman" w:hAnsi="Times New Roman"/>
          <w:sz w:val="28"/>
          <w:lang w:val="kk-KZ"/>
        </w:rPr>
        <w:t>П</w:t>
      </w:r>
      <w:r w:rsidR="00F37814">
        <w:rPr>
          <w:rFonts w:ascii="Times New Roman" w:hAnsi="Times New Roman"/>
          <w:sz w:val="28"/>
          <w:lang w:val="kk-KZ"/>
        </w:rPr>
        <w:t>рограмма реализуется</w:t>
      </w:r>
      <w:r w:rsidR="00135A6B">
        <w:rPr>
          <w:rFonts w:ascii="Times New Roman" w:hAnsi="Times New Roman"/>
          <w:sz w:val="28"/>
          <w:lang w:val="kk-KZ"/>
        </w:rPr>
        <w:t xml:space="preserve"> </w:t>
      </w:r>
      <w:r w:rsidR="00CB2A1E" w:rsidRPr="00CB2A1E">
        <w:rPr>
          <w:rFonts w:ascii="Times New Roman" w:hAnsi="Times New Roman"/>
          <w:sz w:val="28"/>
          <w:lang w:val="kk-KZ"/>
        </w:rPr>
        <w:t xml:space="preserve">на основе Долгосрочного плана </w:t>
      </w:r>
      <w:r w:rsidR="00CB2A1E">
        <w:rPr>
          <w:rFonts w:ascii="Times New Roman" w:hAnsi="Times New Roman"/>
          <w:sz w:val="28"/>
          <w:lang w:val="kk-KZ"/>
        </w:rPr>
        <w:br/>
      </w:r>
      <w:r w:rsidR="00135A6B">
        <w:rPr>
          <w:rFonts w:ascii="Times New Roman" w:hAnsi="Times New Roman"/>
          <w:sz w:val="28"/>
          <w:lang w:val="kk-KZ"/>
        </w:rPr>
        <w:t>к Типовой учебной программе</w:t>
      </w:r>
      <w:r w:rsidR="001B351A">
        <w:rPr>
          <w:rFonts w:ascii="Times New Roman" w:hAnsi="Times New Roman"/>
          <w:sz w:val="28"/>
          <w:lang w:val="kk-KZ"/>
        </w:rPr>
        <w:t xml:space="preserve"> по учебному предмету «Информатика» для </w:t>
      </w:r>
      <w:r w:rsidR="00E57B00">
        <w:rPr>
          <w:rFonts w:ascii="Times New Roman" w:hAnsi="Times New Roman"/>
          <w:sz w:val="28"/>
          <w:lang w:val="kk-KZ"/>
        </w:rPr>
        <w:t xml:space="preserve">обучающихся с легкой умственной отсталостью </w:t>
      </w:r>
      <w:r w:rsidR="001B351A">
        <w:rPr>
          <w:rFonts w:ascii="Times New Roman" w:hAnsi="Times New Roman"/>
          <w:sz w:val="28"/>
          <w:lang w:val="kk-KZ"/>
        </w:rPr>
        <w:t>8-10</w:t>
      </w:r>
      <w:r w:rsidR="00135A6B">
        <w:rPr>
          <w:rFonts w:ascii="Times New Roman" w:hAnsi="Times New Roman"/>
          <w:sz w:val="28"/>
          <w:lang w:val="kk-KZ"/>
        </w:rPr>
        <w:t xml:space="preserve"> классов</w:t>
      </w:r>
      <w:r w:rsidR="00F34B3E">
        <w:rPr>
          <w:rFonts w:ascii="Times New Roman" w:hAnsi="Times New Roman"/>
          <w:sz w:val="28"/>
          <w:lang w:val="kk-KZ"/>
        </w:rPr>
        <w:t xml:space="preserve"> </w:t>
      </w:r>
      <w:r w:rsidR="00F34B3E" w:rsidRPr="00F34B3E">
        <w:rPr>
          <w:rFonts w:ascii="Times New Roman" w:hAnsi="Times New Roman"/>
          <w:sz w:val="28"/>
          <w:lang w:val="kk-KZ"/>
        </w:rPr>
        <w:t>по обновленному содержанию</w:t>
      </w:r>
      <w:r w:rsidR="0095310A">
        <w:rPr>
          <w:rFonts w:ascii="Times New Roman" w:hAnsi="Times New Roman"/>
          <w:sz w:val="28"/>
          <w:lang w:val="kk-KZ"/>
        </w:rPr>
        <w:t xml:space="preserve"> </w:t>
      </w:r>
      <w:r w:rsidR="0095310A" w:rsidRPr="0095310A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6E10EA" w:rsidRPr="0066411E" w:rsidRDefault="00EA0DF4" w:rsidP="001B25EB">
      <w:pPr>
        <w:spacing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29</w:t>
      </w:r>
      <w:r w:rsidR="001B25EB">
        <w:rPr>
          <w:rFonts w:ascii="Times New Roman" w:hAnsi="Times New Roman"/>
          <w:sz w:val="28"/>
          <w:lang w:val="kk-KZ"/>
        </w:rPr>
        <w:t xml:space="preserve">. </w:t>
      </w:r>
      <w:r w:rsidR="00F34B3E">
        <w:rPr>
          <w:rFonts w:ascii="Times New Roman" w:hAnsi="Times New Roman"/>
          <w:sz w:val="28"/>
          <w:lang w:val="kk-KZ"/>
        </w:rPr>
        <w:t>Распределение</w:t>
      </w:r>
      <w:r w:rsidR="001B25EB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F34B3E">
        <w:rPr>
          <w:rFonts w:ascii="Times New Roman" w:hAnsi="Times New Roman"/>
          <w:sz w:val="28"/>
          <w:lang w:val="kk-KZ"/>
        </w:rPr>
        <w:t xml:space="preserve">предоставляется </w:t>
      </w:r>
      <w:r w:rsidR="001B25EB">
        <w:rPr>
          <w:rFonts w:ascii="Times New Roman" w:hAnsi="Times New Roman"/>
          <w:sz w:val="28"/>
          <w:lang w:val="kk-KZ"/>
        </w:rPr>
        <w:t>на усмотрение учителя.</w:t>
      </w:r>
    </w:p>
    <w:p w:rsidR="001B25EB" w:rsidRDefault="001B25EB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593E80" w:rsidRPr="001E748B" w:rsidRDefault="00593E80" w:rsidP="00593E80">
      <w:pPr>
        <w:spacing w:line="240" w:lineRule="auto"/>
        <w:ind w:left="5387"/>
        <w:rPr>
          <w:rFonts w:ascii="Times New Roman" w:hAnsi="Times New Roman"/>
          <w:sz w:val="24"/>
          <w:lang w:val="ru-RU" w:eastAsia="ar-SA"/>
        </w:rPr>
      </w:pPr>
      <w:r w:rsidRPr="001E748B">
        <w:rPr>
          <w:rFonts w:ascii="Times New Roman" w:hAnsi="Times New Roman"/>
          <w:sz w:val="24"/>
          <w:lang w:val="ru-RU"/>
        </w:rPr>
        <w:lastRenderedPageBreak/>
        <w:t xml:space="preserve">Приложение </w:t>
      </w:r>
    </w:p>
    <w:p w:rsidR="00A44A3E" w:rsidRPr="001E748B" w:rsidRDefault="00593E80" w:rsidP="00593E80">
      <w:pPr>
        <w:spacing w:line="240" w:lineRule="auto"/>
        <w:ind w:left="5387"/>
        <w:rPr>
          <w:rFonts w:ascii="Times New Roman" w:hAnsi="Times New Roman"/>
          <w:bCs/>
          <w:kern w:val="28"/>
          <w:sz w:val="24"/>
          <w:lang w:val="kk-KZ"/>
        </w:rPr>
      </w:pPr>
      <w:r w:rsidRPr="001E748B">
        <w:rPr>
          <w:rFonts w:ascii="Times New Roman" w:hAnsi="Times New Roman"/>
          <w:sz w:val="24"/>
          <w:lang w:val="ru-RU"/>
        </w:rPr>
        <w:t xml:space="preserve">к Типовой учебной </w:t>
      </w:r>
      <w:r w:rsidRPr="001E748B">
        <w:rPr>
          <w:rFonts w:ascii="Times New Roman" w:hAnsi="Times New Roman"/>
          <w:sz w:val="24"/>
          <w:lang w:val="kk-KZ"/>
        </w:rPr>
        <w:t xml:space="preserve">программе </w:t>
      </w:r>
      <w:r w:rsidRPr="001E748B">
        <w:rPr>
          <w:rFonts w:ascii="Times New Roman" w:hAnsi="Times New Roman"/>
          <w:sz w:val="24"/>
          <w:lang w:val="ru-RU"/>
        </w:rPr>
        <w:t>по учебному предмету «</w:t>
      </w:r>
      <w:r w:rsidRPr="001E748B">
        <w:rPr>
          <w:rFonts w:ascii="Times New Roman" w:hAnsi="Times New Roman"/>
          <w:sz w:val="24"/>
          <w:lang w:val="kk-KZ"/>
        </w:rPr>
        <w:t>Информатика</w:t>
      </w:r>
      <w:r w:rsidRPr="001E748B">
        <w:rPr>
          <w:rFonts w:ascii="Times New Roman" w:hAnsi="Times New Roman"/>
          <w:sz w:val="24"/>
          <w:lang w:val="ru-RU"/>
        </w:rPr>
        <w:t>»</w:t>
      </w:r>
      <w:r w:rsidRPr="001E748B">
        <w:rPr>
          <w:rFonts w:ascii="Times New Roman" w:hAnsi="Times New Roman"/>
          <w:sz w:val="24"/>
          <w:lang w:val="kk-KZ"/>
        </w:rPr>
        <w:t xml:space="preserve"> </w:t>
      </w:r>
      <w:r w:rsidRPr="001E748B">
        <w:rPr>
          <w:rFonts w:ascii="Times New Roman" w:hAnsi="Times New Roman"/>
          <w:bCs/>
          <w:kern w:val="28"/>
          <w:sz w:val="24"/>
          <w:lang w:val="ru-RU"/>
        </w:rPr>
        <w:t xml:space="preserve">для </w:t>
      </w:r>
      <w:r w:rsidRPr="001E748B">
        <w:rPr>
          <w:rFonts w:ascii="Times New Roman" w:hAnsi="Times New Roman"/>
          <w:sz w:val="24"/>
          <w:lang w:val="ru-RU"/>
        </w:rPr>
        <w:t xml:space="preserve">обучающихся </w:t>
      </w:r>
      <w:r w:rsidRPr="001E748B">
        <w:rPr>
          <w:rFonts w:ascii="Times New Roman" w:hAnsi="Times New Roman"/>
          <w:sz w:val="24"/>
          <w:lang w:val="kk-KZ"/>
        </w:rPr>
        <w:t>с легкой умственной отсталостью 8</w:t>
      </w:r>
      <w:r w:rsidRPr="001E748B">
        <w:rPr>
          <w:rFonts w:ascii="Times New Roman" w:hAnsi="Times New Roman"/>
          <w:bCs/>
          <w:kern w:val="28"/>
          <w:sz w:val="24"/>
          <w:lang w:val="kk-KZ"/>
        </w:rPr>
        <w:t>-10</w:t>
      </w:r>
      <w:r w:rsidRPr="001E748B">
        <w:rPr>
          <w:rFonts w:ascii="Times New Roman" w:hAnsi="Times New Roman"/>
          <w:bCs/>
          <w:kern w:val="28"/>
          <w:sz w:val="24"/>
          <w:lang w:val="ru-RU"/>
        </w:rPr>
        <w:t xml:space="preserve"> классов </w:t>
      </w:r>
      <w:r w:rsidRPr="001E748B">
        <w:rPr>
          <w:rFonts w:ascii="Times New Roman" w:hAnsi="Times New Roman"/>
          <w:bCs/>
          <w:kern w:val="28"/>
          <w:sz w:val="24"/>
          <w:lang w:val="kk-KZ"/>
        </w:rPr>
        <w:t>уровня  по обновленному содержанию</w:t>
      </w:r>
    </w:p>
    <w:p w:rsidR="00593E80" w:rsidRPr="001E748B" w:rsidRDefault="00593E80" w:rsidP="00593E80">
      <w:pPr>
        <w:spacing w:line="240" w:lineRule="auto"/>
        <w:ind w:left="5387"/>
        <w:rPr>
          <w:rFonts w:ascii="Times New Roman" w:hAnsi="Times New Roman"/>
          <w:bCs/>
          <w:kern w:val="28"/>
          <w:sz w:val="24"/>
          <w:lang w:val="kk-KZ"/>
        </w:rPr>
      </w:pPr>
    </w:p>
    <w:p w:rsidR="00593E80" w:rsidRPr="001E748B" w:rsidRDefault="00593E80" w:rsidP="00593E80">
      <w:pPr>
        <w:spacing w:line="240" w:lineRule="auto"/>
        <w:ind w:left="5387"/>
        <w:rPr>
          <w:rFonts w:ascii="Times New Roman" w:hAnsi="Times New Roman"/>
          <w:sz w:val="24"/>
          <w:lang w:val="kk-KZ"/>
        </w:rPr>
      </w:pPr>
    </w:p>
    <w:p w:rsidR="006E10EA" w:rsidRPr="001E748B" w:rsidRDefault="00A44A3E" w:rsidP="0006612C">
      <w:pPr>
        <w:pStyle w:val="1"/>
        <w:spacing w:after="0"/>
        <w:ind w:left="0"/>
        <w:jc w:val="center"/>
        <w:rPr>
          <w:rFonts w:ascii="Times New Roman" w:hAnsi="Times New Roman"/>
          <w:b w:val="0"/>
          <w:sz w:val="24"/>
          <w:lang w:val="kk-KZ"/>
        </w:rPr>
      </w:pPr>
      <w:r w:rsidRPr="001E748B">
        <w:rPr>
          <w:rFonts w:ascii="Times New Roman" w:hAnsi="Times New Roman"/>
          <w:b w:val="0"/>
          <w:sz w:val="24"/>
          <w:lang w:val="kk-KZ"/>
        </w:rPr>
        <w:t>Долгосрочный план</w:t>
      </w:r>
    </w:p>
    <w:p w:rsidR="00A44A3E" w:rsidRPr="001E748B" w:rsidRDefault="00A44A3E" w:rsidP="0006612C">
      <w:pPr>
        <w:pStyle w:val="1"/>
        <w:spacing w:after="0"/>
        <w:ind w:left="0"/>
        <w:jc w:val="center"/>
        <w:rPr>
          <w:rFonts w:ascii="Times New Roman" w:hAnsi="Times New Roman"/>
          <w:b w:val="0"/>
          <w:sz w:val="24"/>
          <w:lang w:val="ru-RU"/>
        </w:rPr>
      </w:pPr>
      <w:r w:rsidRPr="001E748B">
        <w:rPr>
          <w:rFonts w:ascii="Times New Roman" w:hAnsi="Times New Roman"/>
          <w:b w:val="0"/>
          <w:sz w:val="24"/>
          <w:lang w:val="kk-KZ"/>
        </w:rPr>
        <w:t xml:space="preserve">по реализации  </w:t>
      </w:r>
      <w:r w:rsidR="001E748B">
        <w:rPr>
          <w:rFonts w:ascii="Times New Roman" w:hAnsi="Times New Roman"/>
          <w:b w:val="0"/>
          <w:sz w:val="24"/>
          <w:lang w:val="ru-RU"/>
        </w:rPr>
        <w:t xml:space="preserve">типовой учебной </w:t>
      </w:r>
      <w:r w:rsidRPr="001E748B">
        <w:rPr>
          <w:rFonts w:ascii="Times New Roman" w:hAnsi="Times New Roman"/>
          <w:b w:val="0"/>
          <w:sz w:val="24"/>
          <w:lang w:val="ru-RU"/>
        </w:rPr>
        <w:t>программы</w:t>
      </w:r>
    </w:p>
    <w:p w:rsidR="001E748B" w:rsidRDefault="00A44A3E" w:rsidP="0006612C">
      <w:pPr>
        <w:pStyle w:val="afc"/>
        <w:spacing w:line="240" w:lineRule="auto"/>
        <w:ind w:left="0"/>
        <w:jc w:val="center"/>
        <w:rPr>
          <w:sz w:val="24"/>
          <w:szCs w:val="24"/>
          <w:lang w:val="kk-KZ"/>
        </w:rPr>
      </w:pPr>
      <w:r w:rsidRPr="001E748B">
        <w:rPr>
          <w:sz w:val="24"/>
          <w:szCs w:val="24"/>
          <w:lang w:val="kk-KZ"/>
        </w:rPr>
        <w:t>п</w:t>
      </w:r>
      <w:r w:rsidRPr="001E748B">
        <w:rPr>
          <w:sz w:val="24"/>
          <w:szCs w:val="24"/>
          <w:lang w:val="ru-RU"/>
        </w:rPr>
        <w:t>о предмету «</w:t>
      </w:r>
      <w:r w:rsidRPr="001E748B">
        <w:rPr>
          <w:sz w:val="24"/>
          <w:szCs w:val="24"/>
          <w:lang w:val="kk-KZ"/>
        </w:rPr>
        <w:t>Информатика</w:t>
      </w:r>
      <w:r w:rsidRPr="001E748B">
        <w:rPr>
          <w:sz w:val="24"/>
          <w:szCs w:val="24"/>
          <w:lang w:val="ru-RU"/>
        </w:rPr>
        <w:t xml:space="preserve">» </w:t>
      </w:r>
      <w:r w:rsidR="00C8163C" w:rsidRPr="001E748B">
        <w:rPr>
          <w:sz w:val="24"/>
          <w:szCs w:val="24"/>
          <w:lang w:val="kk-KZ"/>
        </w:rPr>
        <w:t>для обучающихся с</w:t>
      </w:r>
      <w:r w:rsidR="006A048A" w:rsidRPr="001E748B">
        <w:rPr>
          <w:sz w:val="24"/>
          <w:szCs w:val="24"/>
          <w:lang w:val="kk-KZ"/>
        </w:rPr>
        <w:t xml:space="preserve"> легкой умственной отсталостью </w:t>
      </w:r>
    </w:p>
    <w:p w:rsidR="00A44A3E" w:rsidRPr="001E748B" w:rsidRDefault="001E748B" w:rsidP="0006612C">
      <w:pPr>
        <w:pStyle w:val="afc"/>
        <w:spacing w:line="240" w:lineRule="auto"/>
        <w:ind w:left="0"/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8-10 классов</w:t>
      </w:r>
      <w:r w:rsidR="006A048A" w:rsidRPr="001E748B">
        <w:rPr>
          <w:sz w:val="24"/>
          <w:szCs w:val="24"/>
          <w:lang w:val="kk-KZ"/>
        </w:rPr>
        <w:t xml:space="preserve"> </w:t>
      </w:r>
      <w:r w:rsidR="00A44A3E" w:rsidRPr="001E748B">
        <w:rPr>
          <w:sz w:val="24"/>
          <w:szCs w:val="24"/>
          <w:lang w:val="kk-KZ"/>
        </w:rPr>
        <w:t>по обновленному содержанию</w:t>
      </w:r>
    </w:p>
    <w:p w:rsidR="006B36CB" w:rsidRPr="001E748B" w:rsidRDefault="006B36CB" w:rsidP="001768CF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</w:p>
    <w:p w:rsidR="00EA0DF4" w:rsidRPr="001E748B" w:rsidRDefault="00EA0DF4" w:rsidP="001768CF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</w:p>
    <w:p w:rsidR="006547A6" w:rsidRPr="001E748B" w:rsidRDefault="006547A6" w:rsidP="001768CF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 w:rsidRPr="001E748B">
        <w:rPr>
          <w:rFonts w:ascii="Times New Roman" w:hAnsi="Times New Roman"/>
          <w:sz w:val="24"/>
          <w:lang w:val="kk-KZ"/>
        </w:rPr>
        <w:t xml:space="preserve">1) </w:t>
      </w:r>
      <w:r w:rsidR="006A048A" w:rsidRPr="001E748B">
        <w:rPr>
          <w:rFonts w:ascii="Times New Roman" w:hAnsi="Times New Roman"/>
          <w:sz w:val="24"/>
          <w:lang w:val="kk-KZ"/>
        </w:rPr>
        <w:t>8</w:t>
      </w:r>
      <w:r w:rsidRPr="001E748B">
        <w:rPr>
          <w:rFonts w:ascii="Times New Roman" w:hAnsi="Times New Roman"/>
          <w:sz w:val="24"/>
          <w:lang w:val="kk-KZ"/>
        </w:rPr>
        <w:t xml:space="preserve"> класс:</w:t>
      </w:r>
    </w:p>
    <w:p w:rsidR="006547A6" w:rsidRPr="001E748B" w:rsidRDefault="00EA0DF4" w:rsidP="00593E80">
      <w:pPr>
        <w:tabs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1E748B">
        <w:rPr>
          <w:rFonts w:ascii="Times New Roman" w:hAnsi="Times New Roman"/>
          <w:sz w:val="24"/>
          <w:lang w:val="kk-KZ"/>
        </w:rPr>
        <w:t>т</w:t>
      </w:r>
      <w:r w:rsidR="006547A6" w:rsidRPr="001E748B">
        <w:rPr>
          <w:rFonts w:ascii="Times New Roman" w:hAnsi="Times New Roman"/>
          <w:sz w:val="24"/>
          <w:lang w:val="kk-KZ"/>
        </w:rPr>
        <w:t xml:space="preserve">аблица </w:t>
      </w:r>
      <w:r w:rsidR="00ED6691">
        <w:rPr>
          <w:rFonts w:ascii="Times New Roman" w:hAnsi="Times New Roman"/>
          <w:sz w:val="24"/>
          <w:lang w:val="kk-KZ"/>
        </w:rPr>
        <w:t>1</w:t>
      </w:r>
    </w:p>
    <w:p w:rsidR="00EA0DF4" w:rsidRPr="00EA0DF4" w:rsidRDefault="00EA0DF4" w:rsidP="00593E80">
      <w:pPr>
        <w:tabs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979"/>
        <w:gridCol w:w="5818"/>
      </w:tblGrid>
      <w:tr w:rsidR="006547A6" w:rsidRPr="006547A6" w:rsidTr="00430214">
        <w:trPr>
          <w:trHeight w:val="40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A6" w:rsidRPr="006547A6" w:rsidRDefault="006547A6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6547A6">
              <w:rPr>
                <w:rFonts w:ascii="Times New Roman" w:hAnsi="Times New Roman"/>
                <w:sz w:val="24"/>
              </w:rPr>
              <w:t>Раздел</w:t>
            </w:r>
            <w:proofErr w:type="spellEnd"/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A6" w:rsidRPr="00DA3DA9" w:rsidRDefault="00DA3DA9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Подраздел 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7A6" w:rsidRPr="006547A6" w:rsidRDefault="006547A6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6547A6">
              <w:rPr>
                <w:rFonts w:ascii="Times New Roman" w:hAnsi="Times New Roman"/>
                <w:sz w:val="24"/>
              </w:rPr>
              <w:t>Цели</w:t>
            </w:r>
            <w:proofErr w:type="spellEnd"/>
            <w:r w:rsidRPr="006547A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6547A6">
              <w:rPr>
                <w:rFonts w:ascii="Times New Roman" w:hAnsi="Times New Roman"/>
                <w:sz w:val="24"/>
              </w:rPr>
              <w:t>обучения</w:t>
            </w:r>
            <w:proofErr w:type="spellEnd"/>
          </w:p>
        </w:tc>
      </w:tr>
      <w:tr w:rsidR="006547A6" w:rsidRPr="006547A6" w:rsidTr="0006612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A6" w:rsidRPr="006547A6" w:rsidRDefault="006547A6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547A6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6547A6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6547A6" w:rsidRPr="00CB2A1E" w:rsidTr="00430214">
        <w:trPr>
          <w:trHeight w:val="1651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7A6" w:rsidRPr="00C8163C" w:rsidRDefault="006547A6" w:rsidP="001768CF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547A6">
              <w:rPr>
                <w:rFonts w:ascii="Times New Roman" w:hAnsi="Times New Roman"/>
                <w:sz w:val="24"/>
              </w:rPr>
              <w:t xml:space="preserve">1. </w:t>
            </w:r>
            <w:r w:rsidR="00C8163C"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826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Представление и измерение информации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B5826" w:rsidRDefault="00EB5826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B5826" w:rsidRPr="006547A6" w:rsidRDefault="00EB5826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85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E73E85" w:rsidRPr="009F2D62">
              <w:rPr>
                <w:rFonts w:ascii="Times New Roman" w:hAnsi="Times New Roman"/>
                <w:sz w:val="24"/>
                <w:lang w:val="ru-RU"/>
              </w:rPr>
              <w:t xml:space="preserve">.1.1.1 </w:t>
            </w:r>
            <w:r w:rsidR="00E73E85">
              <w:rPr>
                <w:rFonts w:ascii="Times New Roman" w:hAnsi="Times New Roman"/>
                <w:sz w:val="24"/>
                <w:lang w:val="ru-RU"/>
              </w:rPr>
              <w:t>называть</w:t>
            </w:r>
            <w:r w:rsidR="00E73E85"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73E85">
              <w:rPr>
                <w:rFonts w:ascii="Times New Roman" w:hAnsi="Times New Roman"/>
                <w:sz w:val="24"/>
                <w:lang w:val="ru-RU"/>
              </w:rPr>
              <w:t xml:space="preserve">и различать </w:t>
            </w:r>
            <w:r w:rsidR="00E73E85" w:rsidRPr="009F2D62">
              <w:rPr>
                <w:rFonts w:ascii="Times New Roman" w:hAnsi="Times New Roman"/>
                <w:sz w:val="24"/>
                <w:lang w:val="ru-RU"/>
              </w:rPr>
              <w:t xml:space="preserve"> вид</w:t>
            </w:r>
            <w:r w:rsidR="00E73E85">
              <w:rPr>
                <w:rFonts w:ascii="Times New Roman" w:hAnsi="Times New Roman"/>
                <w:sz w:val="24"/>
                <w:lang w:val="ru-RU"/>
              </w:rPr>
              <w:t>ы</w:t>
            </w:r>
            <w:r w:rsidR="00E73E85" w:rsidRPr="009F2D62">
              <w:rPr>
                <w:rFonts w:ascii="Times New Roman" w:hAnsi="Times New Roman"/>
                <w:sz w:val="24"/>
                <w:lang w:val="ru-RU"/>
              </w:rPr>
              <w:t xml:space="preserve"> информации</w:t>
            </w:r>
            <w:r w:rsidR="00E73E85">
              <w:rPr>
                <w:rFonts w:ascii="Times New Roman" w:hAnsi="Times New Roman"/>
                <w:sz w:val="24"/>
                <w:lang w:val="ru-RU"/>
              </w:rPr>
              <w:t xml:space="preserve"> по способу восприятия </w:t>
            </w:r>
            <w:r w:rsidR="00E73E85" w:rsidRPr="009F2D62">
              <w:rPr>
                <w:rFonts w:ascii="Times New Roman" w:hAnsi="Times New Roman"/>
                <w:sz w:val="24"/>
                <w:lang w:val="ru-RU"/>
              </w:rPr>
              <w:t>(</w:t>
            </w:r>
            <w:r w:rsidR="00E73E85">
              <w:rPr>
                <w:rFonts w:ascii="Times New Roman" w:hAnsi="Times New Roman"/>
                <w:sz w:val="24"/>
                <w:lang w:val="ru-RU"/>
              </w:rPr>
              <w:t>зрительная, обонятельная, слуховая, тактильная, вкусовая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)</w:t>
            </w:r>
          </w:p>
          <w:p w:rsidR="00E73E85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E73E85" w:rsidRPr="009F2D62">
              <w:rPr>
                <w:rFonts w:ascii="Times New Roman" w:hAnsi="Times New Roman"/>
                <w:sz w:val="24"/>
                <w:lang w:val="ru-RU"/>
              </w:rPr>
              <w:t xml:space="preserve">.1.1.2 </w:t>
            </w:r>
            <w:r w:rsidR="00E73E85">
              <w:rPr>
                <w:rFonts w:ascii="Times New Roman" w:hAnsi="Times New Roman"/>
                <w:sz w:val="24"/>
                <w:lang w:val="ru-RU"/>
              </w:rPr>
              <w:t xml:space="preserve">объяснять на элементарном уровне 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как человек получает информацию</w:t>
            </w:r>
          </w:p>
          <w:p w:rsidR="00313B5F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.1.1.3 называ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>ть  способ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ы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 xml:space="preserve"> получения информации</w:t>
            </w:r>
          </w:p>
          <w:p w:rsidR="00313B5F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313B5F" w:rsidRPr="009F2D62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313B5F">
              <w:rPr>
                <w:rFonts w:ascii="Times New Roman" w:hAnsi="Times New Roman"/>
                <w:sz w:val="24"/>
                <w:lang w:val="ru-RU"/>
              </w:rPr>
              <w:t>4 называть средства передачи информации (телеграф, теле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фон, телевизор, интернет)</w:t>
            </w:r>
          </w:p>
          <w:p w:rsidR="006547A6" w:rsidRPr="00867854" w:rsidRDefault="006A048A" w:rsidP="001768CF">
            <w:pPr>
              <w:spacing w:line="240" w:lineRule="auto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313B5F">
              <w:rPr>
                <w:rFonts w:ascii="Times New Roman" w:hAnsi="Times New Roman"/>
                <w:sz w:val="24"/>
                <w:lang w:val="ru-RU"/>
              </w:rPr>
              <w:t>5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 xml:space="preserve"> различать информацию по способу представления (число, текст, графика, звук, видео)</w:t>
            </w:r>
          </w:p>
        </w:tc>
      </w:tr>
      <w:tr w:rsidR="00717622" w:rsidRPr="00CB2A1E" w:rsidTr="00430214">
        <w:trPr>
          <w:trHeight w:val="1651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622" w:rsidRPr="006547A6" w:rsidRDefault="00717622" w:rsidP="001768CF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Компьютерные системы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622" w:rsidRDefault="004D4F64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717622"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22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717622" w:rsidRPr="009F2D62">
              <w:t xml:space="preserve">.2.1.1 </w:t>
            </w:r>
            <w:r w:rsidR="00717622">
              <w:t>показывать</w:t>
            </w:r>
            <w:r w:rsidR="00717622" w:rsidRPr="009F2D62">
              <w:t xml:space="preserve">  основны</w:t>
            </w:r>
            <w:r w:rsidR="00717622">
              <w:t>е</w:t>
            </w:r>
            <w:r w:rsidR="00717622" w:rsidRPr="009F2D62">
              <w:t xml:space="preserve"> устройства компьютера</w:t>
            </w:r>
            <w:r w:rsidR="00717622">
              <w:rPr>
                <w:lang w:val="kk-KZ"/>
              </w:rPr>
              <w:t xml:space="preserve"> </w:t>
            </w:r>
            <w:r w:rsidR="00717622" w:rsidRPr="009F2D62">
              <w:t xml:space="preserve">(монитор, </w:t>
            </w:r>
            <w:r w:rsidR="00C07E89">
              <w:t>клавиатура, системный блок)</w:t>
            </w:r>
          </w:p>
          <w:p w:rsidR="00717622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717622" w:rsidRPr="009F2D62">
              <w:t xml:space="preserve">.2.1.2 </w:t>
            </w:r>
            <w:r w:rsidR="00717622">
              <w:t>уме</w:t>
            </w:r>
            <w:r w:rsidR="00717622" w:rsidRPr="009F2D62">
              <w:t>ть последовательно включ</w:t>
            </w:r>
            <w:r w:rsidR="00717622">
              <w:t>ать</w:t>
            </w:r>
            <w:r w:rsidR="00717622" w:rsidRPr="009F2D62">
              <w:t xml:space="preserve"> и выключ</w:t>
            </w:r>
            <w:r w:rsidR="00717622">
              <w:t>ать</w:t>
            </w:r>
            <w:r w:rsidR="00717622" w:rsidRPr="009F2D62">
              <w:t xml:space="preserve"> питани</w:t>
            </w:r>
            <w:r w:rsidR="00717622">
              <w:t>е</w:t>
            </w:r>
            <w:r w:rsidR="00C07E89">
              <w:t xml:space="preserve"> компьютера</w:t>
            </w:r>
          </w:p>
          <w:p w:rsidR="00717622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717622" w:rsidRPr="009F2D62">
              <w:t xml:space="preserve">.2.1.3 </w:t>
            </w:r>
            <w:r w:rsidR="00717622">
              <w:t xml:space="preserve">показывать и </w:t>
            </w:r>
            <w:r w:rsidR="00717622" w:rsidRPr="009F2D62">
              <w:t>знать названия и назначения дополнительных устройств компьютера</w:t>
            </w:r>
            <w:r w:rsidR="00717622">
              <w:rPr>
                <w:lang w:val="kk-KZ"/>
              </w:rPr>
              <w:t xml:space="preserve"> </w:t>
            </w:r>
            <w:r w:rsidR="00717622" w:rsidRPr="009F2D62">
              <w:t>(манипулятор «мышь», принтер, звуковые колонки)</w:t>
            </w:r>
          </w:p>
        </w:tc>
      </w:tr>
      <w:tr w:rsidR="00867854" w:rsidRPr="00CB2A1E" w:rsidTr="00430214">
        <w:trPr>
          <w:trHeight w:val="1156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854" w:rsidRPr="00867854" w:rsidRDefault="00717622" w:rsidP="001768CF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867854">
              <w:rPr>
                <w:rFonts w:ascii="Times New Roman" w:hAnsi="Times New Roman"/>
                <w:sz w:val="24"/>
                <w:lang w:val="ru-RU"/>
              </w:rPr>
              <w:t>.Здоровье и безопасность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854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67854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13" w:rsidRPr="009F2D62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>
              <w:rPr>
                <w:lang w:val="ru-RU"/>
              </w:rPr>
              <w:t>8</w:t>
            </w:r>
            <w:r w:rsidR="00C87113" w:rsidRPr="009F2D62">
              <w:rPr>
                <w:lang w:val="ru-RU" w:eastAsia="en-US"/>
              </w:rPr>
              <w:t>.3</w:t>
            </w:r>
            <w:r w:rsidR="00C87113">
              <w:rPr>
                <w:lang w:val="ru-RU" w:eastAsia="en-US"/>
              </w:rPr>
              <w:t xml:space="preserve">.1.1 </w:t>
            </w:r>
            <w:r w:rsidR="00C87113" w:rsidRPr="009F2D62">
              <w:rPr>
                <w:lang w:val="ru-RU" w:eastAsia="en-US"/>
              </w:rPr>
              <w:t xml:space="preserve">знать правила </w:t>
            </w:r>
            <w:r w:rsidR="00C07E89">
              <w:rPr>
                <w:lang w:val="ru-RU" w:eastAsia="en-US"/>
              </w:rPr>
              <w:t>поведения в компьютерном классе</w:t>
            </w:r>
          </w:p>
          <w:p w:rsidR="00867854" w:rsidRPr="009F2D62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C87113" w:rsidRPr="009F2D62">
              <w:rPr>
                <w:lang w:val="ru-RU" w:eastAsia="en-US"/>
              </w:rPr>
              <w:t xml:space="preserve">.3.1.2 </w:t>
            </w:r>
            <w:r w:rsidR="00C87113">
              <w:rPr>
                <w:lang w:val="ru-RU" w:eastAsia="en-US"/>
              </w:rPr>
              <w:t>знать</w:t>
            </w:r>
            <w:r w:rsidR="00C87113" w:rsidRPr="009F2D62">
              <w:rPr>
                <w:lang w:val="ru-RU" w:eastAsia="en-US"/>
              </w:rPr>
              <w:t xml:space="preserve"> требования техники безопасности при работе с персональным компьютером</w:t>
            </w:r>
          </w:p>
        </w:tc>
      </w:tr>
      <w:tr w:rsidR="006547A6" w:rsidRPr="006547A6" w:rsidTr="0006612C">
        <w:trPr>
          <w:trHeight w:val="255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A6" w:rsidRPr="006547A6" w:rsidRDefault="006547A6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547A6"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 w:rsidRPr="006547A6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EB5826" w:rsidRPr="00CB2A1E" w:rsidTr="00430214">
        <w:trPr>
          <w:trHeight w:val="144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826" w:rsidRPr="006547A6" w:rsidRDefault="00EB5826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EB5826" w:rsidRPr="006547A6" w:rsidRDefault="00EB5826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26" w:rsidRPr="006547A6" w:rsidRDefault="00477052" w:rsidP="001768CF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Представление и измерение информации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96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313B5F">
              <w:rPr>
                <w:rFonts w:ascii="Times New Roman" w:hAnsi="Times New Roman"/>
                <w:sz w:val="24"/>
                <w:lang w:val="ru-RU"/>
              </w:rPr>
              <w:t>6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 xml:space="preserve"> называть основные  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>способ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ы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 xml:space="preserve"> хранения информации</w:t>
            </w:r>
          </w:p>
          <w:p w:rsidR="000B2696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313B5F">
              <w:rPr>
                <w:rFonts w:ascii="Times New Roman" w:hAnsi="Times New Roman"/>
                <w:sz w:val="24"/>
                <w:lang w:val="ru-RU"/>
              </w:rPr>
              <w:t>7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 xml:space="preserve"> различать источники </w:t>
            </w:r>
            <w:r w:rsidR="000B2696" w:rsidRPr="00543F39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приемники информации</w:t>
            </w:r>
          </w:p>
          <w:p w:rsidR="000B2696" w:rsidRPr="009F2D62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313B5F">
              <w:rPr>
                <w:rFonts w:ascii="Times New Roman" w:hAnsi="Times New Roman"/>
                <w:sz w:val="24"/>
                <w:lang w:val="ru-RU"/>
              </w:rPr>
              <w:t>8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понимать, что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 xml:space="preserve"> компьютер  средств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о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 xml:space="preserve"> получения, передачи, переработки и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B2696" w:rsidRPr="009F2D62">
              <w:rPr>
                <w:rFonts w:ascii="Times New Roman" w:hAnsi="Times New Roman"/>
                <w:sz w:val="24"/>
                <w:lang w:val="ru-RU"/>
              </w:rPr>
              <w:t xml:space="preserve">хранения разных видов информации (текстовой, графической, 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звуковой, видеоинформации)</w:t>
            </w:r>
          </w:p>
          <w:p w:rsidR="000B2696" w:rsidRPr="006547A6" w:rsidRDefault="006A048A" w:rsidP="001768CF">
            <w:pPr>
              <w:spacing w:line="240" w:lineRule="auto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8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313B5F">
              <w:rPr>
                <w:rFonts w:ascii="Times New Roman" w:hAnsi="Times New Roman"/>
                <w:sz w:val="24"/>
                <w:lang w:val="ru-RU"/>
              </w:rPr>
              <w:t>9</w:t>
            </w:r>
            <w:r w:rsidR="000B2696">
              <w:rPr>
                <w:rFonts w:ascii="Times New Roman" w:hAnsi="Times New Roman"/>
                <w:sz w:val="24"/>
                <w:lang w:val="ru-RU"/>
              </w:rPr>
              <w:t xml:space="preserve"> приводить примеры применения компьютера в жизни</w:t>
            </w:r>
          </w:p>
        </w:tc>
      </w:tr>
      <w:tr w:rsidR="00EB5826" w:rsidRPr="00CB2A1E" w:rsidTr="00430214">
        <w:trPr>
          <w:trHeight w:val="144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826" w:rsidRDefault="00EB5826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26" w:rsidRDefault="004D4F64" w:rsidP="001768CF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EB5826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EB5826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EB5826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39" w:rsidRPr="009F2D62" w:rsidRDefault="006A048A" w:rsidP="001768CF">
            <w:pPr>
              <w:pStyle w:val="NESTableText"/>
              <w:ind w:left="0"/>
            </w:pPr>
            <w:r>
              <w:t>8</w:t>
            </w:r>
            <w:r w:rsidR="00543F39" w:rsidRPr="009F2D62">
              <w:t xml:space="preserve">.1.2.1 </w:t>
            </w:r>
            <w:r w:rsidR="00543F39">
              <w:t>знать</w:t>
            </w:r>
            <w:r w:rsidR="00543F39" w:rsidRPr="009F2D62">
              <w:t xml:space="preserve"> общ</w:t>
            </w:r>
            <w:r w:rsidR="00543F39">
              <w:t>ий</w:t>
            </w:r>
            <w:r w:rsidR="00C07E89">
              <w:t xml:space="preserve"> вид рабочего стола</w:t>
            </w:r>
            <w:r w:rsidR="00543F39" w:rsidRPr="009F2D62">
              <w:t xml:space="preserve"> </w:t>
            </w:r>
          </w:p>
          <w:p w:rsidR="00C07E89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543F39" w:rsidRPr="009F2D62">
              <w:rPr>
                <w:rFonts w:ascii="Times New Roman" w:hAnsi="Times New Roman"/>
                <w:sz w:val="24"/>
                <w:lang w:val="ru-RU"/>
              </w:rPr>
              <w:t xml:space="preserve">.1.2.2 </w:t>
            </w:r>
            <w:r w:rsidR="00543F39">
              <w:rPr>
                <w:rFonts w:ascii="Times New Roman" w:hAnsi="Times New Roman"/>
                <w:sz w:val="24"/>
                <w:lang w:val="ru-RU"/>
              </w:rPr>
              <w:t>знать структуру меню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 xml:space="preserve"> «Пуск»</w:t>
            </w:r>
          </w:p>
          <w:p w:rsidR="00543F39" w:rsidRPr="00C55CA0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543F39" w:rsidRPr="00C55CA0">
              <w:rPr>
                <w:rFonts w:ascii="Times New Roman" w:hAnsi="Times New Roman"/>
                <w:sz w:val="24"/>
                <w:lang w:val="ru-RU"/>
              </w:rPr>
              <w:t>.1.2.3 выделять и перемещать объекты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 xml:space="preserve"> на рабочем столе</w:t>
            </w:r>
          </w:p>
          <w:p w:rsidR="00EB5826" w:rsidRPr="009F2D62" w:rsidRDefault="006A048A" w:rsidP="00C07E8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543F39" w:rsidRPr="00C55CA0">
              <w:rPr>
                <w:rFonts w:ascii="Times New Roman" w:hAnsi="Times New Roman"/>
                <w:sz w:val="24"/>
                <w:lang w:val="ru-RU"/>
              </w:rPr>
              <w:t>.1.2.4 выполнять действия с помощью манипулятора «мышь»</w:t>
            </w:r>
          </w:p>
        </w:tc>
      </w:tr>
      <w:tr w:rsidR="00C8163C" w:rsidRPr="00CB2A1E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63C" w:rsidRPr="006547A6" w:rsidRDefault="00717622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3C" w:rsidRPr="00867854" w:rsidRDefault="004D4F64" w:rsidP="001768CF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717622"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26" w:rsidRPr="00880175" w:rsidRDefault="006A048A" w:rsidP="001768CF">
            <w:pPr>
              <w:pStyle w:val="NESTableText"/>
              <w:ind w:left="0"/>
            </w:pPr>
            <w:r>
              <w:t>8</w:t>
            </w:r>
            <w:r w:rsidR="00EB5826" w:rsidRPr="009F2D62">
              <w:t xml:space="preserve">.2.1.4 знать основные элементы окон </w:t>
            </w:r>
            <w:r w:rsidR="00EB5826" w:rsidRPr="009F2D62">
              <w:rPr>
                <w:lang w:val="en-US"/>
              </w:rPr>
              <w:t>Windows</w:t>
            </w:r>
            <w:r w:rsidR="00880175">
              <w:t xml:space="preserve"> </w:t>
            </w:r>
            <w:r w:rsidR="00880175" w:rsidRPr="00880175">
              <w:t>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>)</w:t>
            </w:r>
          </w:p>
          <w:p w:rsidR="00C8163C" w:rsidRPr="00880175" w:rsidRDefault="006A048A" w:rsidP="00C07E89">
            <w:pPr>
              <w:pStyle w:val="NESTableText"/>
              <w:ind w:left="0"/>
            </w:pPr>
            <w:r>
              <w:t>8</w:t>
            </w:r>
            <w:r w:rsidR="00EB5826" w:rsidRPr="009F2D62">
              <w:t>.2.1.5 знать вид и элементы рабочего стола</w:t>
            </w:r>
            <w:r w:rsidR="00EB5826">
              <w:rPr>
                <w:lang w:val="kk-KZ"/>
              </w:rPr>
              <w:t xml:space="preserve"> </w:t>
            </w:r>
            <w:r w:rsidR="00EB5826" w:rsidRPr="009F2D62">
              <w:rPr>
                <w:lang w:val="en-US"/>
              </w:rPr>
              <w:t>Windows</w:t>
            </w:r>
            <w:r w:rsidR="00880175">
              <w:t xml:space="preserve"> </w:t>
            </w:r>
            <w:r w:rsidR="00880175" w:rsidRPr="00880175">
              <w:t>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>)</w:t>
            </w:r>
          </w:p>
        </w:tc>
      </w:tr>
      <w:tr w:rsidR="00C8163C" w:rsidRPr="00CB2A1E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63C" w:rsidRPr="006547A6" w:rsidRDefault="00717622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3C" w:rsidRPr="00717622" w:rsidRDefault="004D4F64" w:rsidP="001768CF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717622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3C3" w:rsidRPr="009F2D62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>
              <w:rPr>
                <w:lang w:val="ru-RU"/>
              </w:rPr>
              <w:t>8</w:t>
            </w:r>
            <w:r w:rsidR="006573C3" w:rsidRPr="009F2D62">
              <w:rPr>
                <w:lang w:val="ru-RU" w:eastAsia="en-US"/>
              </w:rPr>
              <w:t>.3.1.3</w:t>
            </w:r>
            <w:r w:rsidR="006573C3">
              <w:rPr>
                <w:lang w:val="ru-RU" w:eastAsia="en-US"/>
              </w:rPr>
              <w:t xml:space="preserve"> выполнять</w:t>
            </w:r>
            <w:r w:rsidR="00C07E89">
              <w:rPr>
                <w:lang w:val="ru-RU" w:eastAsia="en-US"/>
              </w:rPr>
              <w:t xml:space="preserve"> упражнения для </w:t>
            </w:r>
            <w:r w:rsidR="006573C3" w:rsidRPr="009F2D62">
              <w:rPr>
                <w:lang w:val="ru-RU" w:eastAsia="en-US"/>
              </w:rPr>
              <w:t>профилактики зрительного переутомления</w:t>
            </w:r>
          </w:p>
          <w:p w:rsidR="00C8163C" w:rsidRPr="00871773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871773">
              <w:rPr>
                <w:rFonts w:ascii="Times New Roman" w:hAnsi="Times New Roman"/>
                <w:sz w:val="24"/>
                <w:lang w:val="ru-RU"/>
              </w:rPr>
              <w:t xml:space="preserve">.3.1.4 </w:t>
            </w:r>
            <w:r w:rsidR="00871773" w:rsidRPr="00871773">
              <w:rPr>
                <w:rFonts w:ascii="Times New Roman" w:hAnsi="Times New Roman"/>
                <w:sz w:val="24"/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C8163C" w:rsidRPr="00032CAA" w:rsidTr="0006612C">
        <w:trPr>
          <w:trHeight w:val="144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63C" w:rsidRPr="006547A6" w:rsidRDefault="00C8163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четверть</w:t>
            </w:r>
          </w:p>
        </w:tc>
      </w:tr>
      <w:tr w:rsidR="00473C5A" w:rsidRPr="00473C5A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5A" w:rsidRPr="0066411E" w:rsidRDefault="000B2696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5A" w:rsidRPr="009F2D62" w:rsidRDefault="004D4F6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5A" w:rsidRPr="00C55CA0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1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2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 xml:space="preserve">.5 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знать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 xml:space="preserve"> окна </w:t>
            </w:r>
            <w:r w:rsidR="00473C5A" w:rsidRPr="00C55CA0">
              <w:rPr>
                <w:rFonts w:ascii="Times New Roman" w:hAnsi="Times New Roman"/>
                <w:sz w:val="24"/>
                <w:lang w:val="en-US"/>
              </w:rPr>
              <w:t>Windows</w:t>
            </w:r>
            <w:r w:rsidR="0088017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80175" w:rsidRPr="00880175">
              <w:rPr>
                <w:rFonts w:ascii="Times New Roman" w:hAnsi="Times New Roman"/>
                <w:sz w:val="24"/>
                <w:lang w:val="ru-RU"/>
              </w:rPr>
              <w:t>(</w:t>
            </w:r>
            <w:proofErr w:type="spellStart"/>
            <w:r w:rsidR="00880175" w:rsidRPr="00880175">
              <w:rPr>
                <w:rFonts w:ascii="Times New Roman" w:hAnsi="Times New Roman"/>
                <w:sz w:val="24"/>
                <w:lang w:val="ru-RU"/>
              </w:rPr>
              <w:t>виндоус</w:t>
            </w:r>
            <w:proofErr w:type="spellEnd"/>
            <w:r w:rsidR="00880175" w:rsidRPr="00880175">
              <w:rPr>
                <w:rFonts w:ascii="Times New Roman" w:hAnsi="Times New Roman"/>
                <w:sz w:val="24"/>
                <w:lang w:val="ru-RU"/>
              </w:rPr>
              <w:t>)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>, папка «Мой компьютер»,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разворачивать и закрывать окна</w:t>
            </w:r>
          </w:p>
          <w:p w:rsidR="00473C5A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1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2</w:t>
            </w:r>
            <w:r w:rsidR="00473C5A" w:rsidRPr="00C55CA0">
              <w:rPr>
                <w:rFonts w:ascii="Times New Roman" w:hAnsi="Times New Roman"/>
                <w:sz w:val="24"/>
                <w:lang w:val="ru-RU"/>
              </w:rPr>
              <w:t>.6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 xml:space="preserve"> знать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 xml:space="preserve"> расположени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е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 xml:space="preserve"> алфавитн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ых и цифровых клавиш клавиатуры</w:t>
            </w:r>
          </w:p>
          <w:p w:rsidR="00473C5A" w:rsidRPr="00C55CA0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1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2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7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 xml:space="preserve"> знать клавиши управления курсором</w:t>
            </w:r>
          </w:p>
        </w:tc>
      </w:tr>
      <w:tr w:rsidR="00C8163C" w:rsidRPr="00CB2A1E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3FE" w:rsidRDefault="00543F39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C8163C" w:rsidRPr="006547A6" w:rsidRDefault="00543F39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3C" w:rsidRPr="00717622" w:rsidRDefault="004D4F64" w:rsidP="001768CF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543F39"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13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C87113" w:rsidRPr="009F2D62">
              <w:t>.2.1.6 знать назн</w:t>
            </w:r>
            <w:r w:rsidR="00C07E89">
              <w:t>ачение группы клавиш клавиатуры</w:t>
            </w:r>
            <w:r w:rsidR="00C87113">
              <w:rPr>
                <w:lang w:val="kk-KZ"/>
              </w:rPr>
              <w:t xml:space="preserve"> </w:t>
            </w:r>
          </w:p>
          <w:p w:rsidR="00C8163C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C87113" w:rsidRPr="009F2D62">
              <w:t>.2.1.7 знать назначение кнопок манипулятора «мышь»</w:t>
            </w:r>
          </w:p>
        </w:tc>
      </w:tr>
      <w:tr w:rsidR="00C8163C" w:rsidRPr="00CB2A1E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63C" w:rsidRPr="006547A6" w:rsidRDefault="00543F39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3C" w:rsidRPr="00717622" w:rsidRDefault="004D4F64" w:rsidP="001768CF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543F39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39" w:rsidRPr="009F2D62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>
              <w:rPr>
                <w:lang w:val="ru-RU"/>
              </w:rPr>
              <w:t>8</w:t>
            </w:r>
            <w:r w:rsidR="00543F39" w:rsidRPr="009F2D62">
              <w:rPr>
                <w:lang w:val="ru-RU" w:eastAsia="en-US"/>
              </w:rPr>
              <w:t>.3.1.3</w:t>
            </w:r>
            <w:r w:rsidR="00543F39">
              <w:rPr>
                <w:lang w:val="ru-RU" w:eastAsia="en-US"/>
              </w:rPr>
              <w:t xml:space="preserve"> выполнять</w:t>
            </w:r>
            <w:r w:rsidR="00543F39" w:rsidRPr="009F2D62">
              <w:rPr>
                <w:lang w:val="ru-RU" w:eastAsia="en-US"/>
              </w:rPr>
              <w:t xml:space="preserve"> упражнения для профила</w:t>
            </w:r>
            <w:r w:rsidR="00C07E89">
              <w:rPr>
                <w:lang w:val="ru-RU" w:eastAsia="en-US"/>
              </w:rPr>
              <w:t>ктики зрительного переутомления</w:t>
            </w:r>
          </w:p>
          <w:p w:rsidR="00C8163C" w:rsidRPr="006547A6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543F39">
              <w:rPr>
                <w:rFonts w:ascii="Times New Roman" w:hAnsi="Times New Roman"/>
                <w:sz w:val="24"/>
                <w:lang w:val="ru-RU"/>
              </w:rPr>
              <w:t xml:space="preserve">.3.1.4 </w:t>
            </w:r>
            <w:r w:rsidR="00543F39" w:rsidRPr="00871773">
              <w:rPr>
                <w:rFonts w:ascii="Times New Roman" w:hAnsi="Times New Roman"/>
                <w:sz w:val="24"/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C8163C" w:rsidRPr="00032CAA" w:rsidTr="0006612C">
        <w:trPr>
          <w:trHeight w:val="144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63C" w:rsidRPr="006547A6" w:rsidRDefault="00C8163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473C5A" w:rsidRPr="00CB2A1E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696" w:rsidRPr="006547A6" w:rsidRDefault="000B2696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473C5A" w:rsidRDefault="000B2696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5A" w:rsidRPr="009F2D62" w:rsidRDefault="004D4F6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89" w:rsidRDefault="006A048A" w:rsidP="00C07E8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1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2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8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 xml:space="preserve"> знать порядок 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запуска программы «Калькулятор»</w:t>
            </w:r>
          </w:p>
          <w:p w:rsidR="00473C5A" w:rsidRPr="009F2D62" w:rsidRDefault="00C07E89" w:rsidP="00C07E8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A048A">
              <w:rPr>
                <w:rFonts w:ascii="Times New Roman" w:hAnsi="Times New Roman"/>
                <w:sz w:val="24"/>
                <w:lang w:val="ru-RU"/>
              </w:rPr>
              <w:t>8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1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2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>.</w:t>
            </w:r>
            <w:r w:rsidR="00473C5A">
              <w:rPr>
                <w:rFonts w:ascii="Times New Roman" w:hAnsi="Times New Roman"/>
                <w:sz w:val="24"/>
                <w:lang w:val="ru-RU"/>
              </w:rPr>
              <w:t>9</w:t>
            </w:r>
            <w:r w:rsidR="00473C5A" w:rsidRPr="009F2D62">
              <w:rPr>
                <w:rFonts w:ascii="Times New Roman" w:hAnsi="Times New Roman"/>
                <w:sz w:val="24"/>
                <w:lang w:val="ru-RU"/>
              </w:rPr>
              <w:t xml:space="preserve"> выполнять основные арифметические действия с помощью программы «Калькулятор»</w:t>
            </w:r>
          </w:p>
        </w:tc>
      </w:tr>
      <w:tr w:rsidR="00543F39" w:rsidRPr="00032CAA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F39" w:rsidRDefault="00543F39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  <w:p w:rsidR="00C07E89" w:rsidRDefault="00C07E89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07E89" w:rsidRPr="006547A6" w:rsidRDefault="00C07E89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39" w:rsidRPr="00717622" w:rsidRDefault="004D4F64" w:rsidP="001768CF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543F39"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13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C87113" w:rsidRPr="009F2D62">
              <w:t>.2.1.8 знать порядок запуска программы «Калькулятор»</w:t>
            </w:r>
          </w:p>
          <w:p w:rsidR="00C87113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C87113" w:rsidRPr="009F2D62">
              <w:t>.2.1.9</w:t>
            </w:r>
            <w:r w:rsidR="00C87113">
              <w:rPr>
                <w:lang w:val="kk-KZ"/>
              </w:rPr>
              <w:t xml:space="preserve"> </w:t>
            </w:r>
            <w:r w:rsidR="00C87113" w:rsidRPr="009F2D62">
              <w:t>знать порядок включения и выключения принтера</w:t>
            </w:r>
          </w:p>
          <w:p w:rsidR="00543F39" w:rsidRPr="0066411E" w:rsidRDefault="006A048A" w:rsidP="00C07E89">
            <w:pPr>
              <w:pStyle w:val="NESTableText"/>
              <w:ind w:left="0"/>
              <w:rPr>
                <w:lang w:val="kk-KZ"/>
              </w:rPr>
            </w:pPr>
            <w:r>
              <w:t>8</w:t>
            </w:r>
            <w:r w:rsidR="00C87113" w:rsidRPr="009F2D62">
              <w:t>.2.1.10 знать назначение звуковых колонок</w:t>
            </w:r>
          </w:p>
        </w:tc>
      </w:tr>
      <w:tr w:rsidR="00543F39" w:rsidRPr="00CB2A1E" w:rsidTr="00430214">
        <w:trPr>
          <w:trHeight w:val="144"/>
        </w:trPr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89" w:rsidRPr="00430214" w:rsidRDefault="00543F39" w:rsidP="001768CF">
            <w:pPr>
              <w:spacing w:line="240" w:lineRule="auto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39" w:rsidRPr="00717622" w:rsidRDefault="004D4F64" w:rsidP="001768CF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543F39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39" w:rsidRPr="009F2D62" w:rsidRDefault="006A048A" w:rsidP="001768CF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>
              <w:rPr>
                <w:lang w:val="ru-RU"/>
              </w:rPr>
              <w:t>8</w:t>
            </w:r>
            <w:r w:rsidR="00543F39" w:rsidRPr="009F2D62">
              <w:rPr>
                <w:lang w:val="ru-RU" w:eastAsia="en-US"/>
              </w:rPr>
              <w:t>.3.1.3</w:t>
            </w:r>
            <w:r w:rsidR="00543F39">
              <w:rPr>
                <w:lang w:val="ru-RU" w:eastAsia="en-US"/>
              </w:rPr>
              <w:t xml:space="preserve"> выполнять</w:t>
            </w:r>
            <w:r w:rsidR="00543F39" w:rsidRPr="009F2D62">
              <w:rPr>
                <w:lang w:val="ru-RU" w:eastAsia="en-US"/>
              </w:rPr>
              <w:t xml:space="preserve"> упражнения для профилактики зрительного переутомления</w:t>
            </w:r>
          </w:p>
          <w:p w:rsidR="00543F39" w:rsidRPr="006547A6" w:rsidRDefault="006A048A" w:rsidP="00C07E8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543F39">
              <w:rPr>
                <w:rFonts w:ascii="Times New Roman" w:hAnsi="Times New Roman"/>
                <w:sz w:val="24"/>
                <w:lang w:val="ru-RU"/>
              </w:rPr>
              <w:t xml:space="preserve">.3.1.4 </w:t>
            </w:r>
            <w:r w:rsidR="00543F39" w:rsidRPr="00871773">
              <w:rPr>
                <w:rFonts w:ascii="Times New Roman" w:hAnsi="Times New Roman"/>
                <w:sz w:val="24"/>
                <w:lang w:val="ru-RU"/>
              </w:rPr>
              <w:t>выполнять упражнения по снятию статического напряжения</w:t>
            </w:r>
          </w:p>
        </w:tc>
      </w:tr>
    </w:tbl>
    <w:p w:rsidR="00593E80" w:rsidRPr="001E748B" w:rsidRDefault="00593E80" w:rsidP="001768CF">
      <w:pPr>
        <w:widowControl/>
        <w:spacing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3545C" w:rsidRPr="001E748B" w:rsidRDefault="007C4337" w:rsidP="00593E8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1E748B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6A048A" w:rsidRPr="001E748B">
        <w:rPr>
          <w:rFonts w:ascii="Times New Roman" w:hAnsi="Times New Roman"/>
          <w:sz w:val="24"/>
          <w:szCs w:val="28"/>
          <w:lang w:val="kk-KZ"/>
        </w:rPr>
        <w:t>9</w:t>
      </w:r>
      <w:r w:rsidR="0013545C" w:rsidRPr="001E748B">
        <w:rPr>
          <w:rFonts w:ascii="Times New Roman" w:hAnsi="Times New Roman"/>
          <w:sz w:val="24"/>
          <w:szCs w:val="28"/>
          <w:lang w:val="kk-KZ"/>
        </w:rPr>
        <w:t xml:space="preserve"> класс:</w:t>
      </w:r>
    </w:p>
    <w:p w:rsidR="0013545C" w:rsidRPr="001E748B" w:rsidRDefault="00EA0DF4" w:rsidP="00593E80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E748B">
        <w:rPr>
          <w:rFonts w:ascii="Times New Roman" w:hAnsi="Times New Roman"/>
          <w:sz w:val="24"/>
          <w:szCs w:val="28"/>
          <w:lang w:val="kk-KZ"/>
        </w:rPr>
        <w:t>таблица</w:t>
      </w:r>
      <w:r w:rsidR="00C07E89" w:rsidRPr="001E748B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ED6691">
        <w:rPr>
          <w:rFonts w:ascii="Times New Roman" w:hAnsi="Times New Roman"/>
          <w:sz w:val="24"/>
          <w:szCs w:val="28"/>
          <w:lang w:val="kk-KZ"/>
        </w:rPr>
        <w:t>2</w:t>
      </w:r>
    </w:p>
    <w:p w:rsidR="0006612C" w:rsidRPr="001E748B" w:rsidRDefault="0006612C" w:rsidP="00593E80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5672"/>
      </w:tblGrid>
      <w:tr w:rsidR="0013545C" w:rsidRPr="00622F3C" w:rsidTr="0006612C">
        <w:tc>
          <w:tcPr>
            <w:tcW w:w="895" w:type="pct"/>
          </w:tcPr>
          <w:p w:rsidR="0013545C" w:rsidRPr="00EA0DF4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EA0DF4">
              <w:rPr>
                <w:rFonts w:ascii="Times New Roman" w:hAnsi="Times New Roman"/>
                <w:sz w:val="24"/>
              </w:rPr>
              <w:t>Раздел</w:t>
            </w:r>
            <w:proofErr w:type="spellEnd"/>
          </w:p>
        </w:tc>
        <w:tc>
          <w:tcPr>
            <w:tcW w:w="1119" w:type="pct"/>
          </w:tcPr>
          <w:p w:rsidR="0013545C" w:rsidRPr="00EA0DF4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A0DF4">
              <w:rPr>
                <w:rFonts w:ascii="Times New Roman" w:hAnsi="Times New Roman"/>
                <w:sz w:val="24"/>
              </w:rPr>
              <w:t>Подразделы</w:t>
            </w:r>
            <w:proofErr w:type="spellEnd"/>
          </w:p>
        </w:tc>
        <w:tc>
          <w:tcPr>
            <w:tcW w:w="2986" w:type="pct"/>
            <w:vAlign w:val="center"/>
          </w:tcPr>
          <w:p w:rsidR="00C07E89" w:rsidRPr="00EA0DF4" w:rsidRDefault="00F7296F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A0DF4">
              <w:rPr>
                <w:rFonts w:ascii="Times New Roman" w:hAnsi="Times New Roman"/>
                <w:sz w:val="24"/>
                <w:lang w:val="ru-RU"/>
              </w:rPr>
              <w:t>Ц</w:t>
            </w:r>
            <w:proofErr w:type="spellStart"/>
            <w:r w:rsidR="0013545C" w:rsidRPr="00EA0DF4">
              <w:rPr>
                <w:rFonts w:ascii="Times New Roman" w:hAnsi="Times New Roman"/>
                <w:sz w:val="24"/>
              </w:rPr>
              <w:t>ели</w:t>
            </w:r>
            <w:proofErr w:type="spellEnd"/>
            <w:r w:rsidRPr="00EA0DF4">
              <w:rPr>
                <w:rFonts w:ascii="Times New Roman" w:hAnsi="Times New Roman"/>
                <w:sz w:val="24"/>
                <w:lang w:val="ru-RU"/>
              </w:rPr>
              <w:t xml:space="preserve"> обучения</w:t>
            </w:r>
          </w:p>
        </w:tc>
      </w:tr>
      <w:tr w:rsidR="0013545C" w:rsidRPr="00622F3C" w:rsidTr="0006612C">
        <w:tc>
          <w:tcPr>
            <w:tcW w:w="5000" w:type="pct"/>
            <w:gridSpan w:val="3"/>
          </w:tcPr>
          <w:p w:rsidR="0013545C" w:rsidRPr="00622F3C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22F3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622F3C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455F77" w:rsidRPr="008303FE" w:rsidTr="0006612C">
        <w:tc>
          <w:tcPr>
            <w:tcW w:w="895" w:type="pct"/>
            <w:vMerge w:val="restart"/>
          </w:tcPr>
          <w:p w:rsidR="00455F77" w:rsidRPr="006547A6" w:rsidRDefault="00455F77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455F77" w:rsidRPr="00622F3C" w:rsidRDefault="00455F77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Информационные процессы</w:t>
            </w:r>
          </w:p>
        </w:tc>
        <w:tc>
          <w:tcPr>
            <w:tcW w:w="1119" w:type="pct"/>
          </w:tcPr>
          <w:p w:rsidR="00455F77" w:rsidRPr="00622F3C" w:rsidRDefault="00D34C37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1.1 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 xml:space="preserve">Представление 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lastRenderedPageBreak/>
              <w:t>и измерение информации</w:t>
            </w:r>
          </w:p>
        </w:tc>
        <w:tc>
          <w:tcPr>
            <w:tcW w:w="2986" w:type="pct"/>
          </w:tcPr>
          <w:p w:rsidR="00455F77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9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 xml:space="preserve">.1.1.1 </w:t>
            </w:r>
            <w:r w:rsidR="00455F77" w:rsidRPr="00387F61">
              <w:rPr>
                <w:rFonts w:ascii="Times New Roman" w:hAnsi="Times New Roman"/>
                <w:sz w:val="24"/>
                <w:lang w:val="ru-RU"/>
              </w:rPr>
              <w:t>различать виды информации</w:t>
            </w:r>
            <w:r w:rsidR="00455F77" w:rsidRPr="00387F6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455F77" w:rsidRPr="00387F61">
              <w:rPr>
                <w:rFonts w:ascii="Times New Roman" w:hAnsi="Times New Roman"/>
                <w:sz w:val="24"/>
                <w:lang w:val="ru-RU"/>
              </w:rPr>
              <w:t xml:space="preserve">(графическая, </w:t>
            </w:r>
            <w:r w:rsidR="00455F77" w:rsidRPr="00387F61">
              <w:rPr>
                <w:rFonts w:ascii="Times New Roman" w:hAnsi="Times New Roman"/>
                <w:sz w:val="24"/>
                <w:lang w:val="ru-RU"/>
              </w:rPr>
              <w:lastRenderedPageBreak/>
              <w:t>текстовая, звуковая, видеоинформация</w:t>
            </w:r>
            <w:r w:rsidR="00C07E89">
              <w:rPr>
                <w:lang w:val="ru-RU"/>
              </w:rPr>
              <w:t>)</w:t>
            </w:r>
          </w:p>
          <w:p w:rsidR="00455F77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 xml:space="preserve">.1.1.2 </w:t>
            </w:r>
            <w:r w:rsidR="00455F77">
              <w:rPr>
                <w:rFonts w:ascii="Times New Roman" w:hAnsi="Times New Roman"/>
                <w:sz w:val="24"/>
                <w:lang w:val="ru-RU"/>
              </w:rPr>
              <w:t>приводить примеры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 xml:space="preserve"> разны</w:t>
            </w:r>
            <w:r w:rsidR="00455F77">
              <w:rPr>
                <w:rFonts w:ascii="Times New Roman" w:hAnsi="Times New Roman"/>
                <w:sz w:val="24"/>
                <w:lang w:val="ru-RU"/>
              </w:rPr>
              <w:t>х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 xml:space="preserve"> способ</w:t>
            </w:r>
            <w:r w:rsidR="00455F77">
              <w:rPr>
                <w:rFonts w:ascii="Times New Roman" w:hAnsi="Times New Roman"/>
                <w:sz w:val="24"/>
                <w:lang w:val="ru-RU"/>
              </w:rPr>
              <w:t>ов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 xml:space="preserve"> получения информации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455F77" w:rsidRPr="00100A82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455F77">
              <w:rPr>
                <w:rFonts w:ascii="Times New Roman" w:hAnsi="Times New Roman"/>
                <w:sz w:val="24"/>
                <w:lang w:val="ru-RU"/>
              </w:rPr>
              <w:t xml:space="preserve">.1.1.3 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>знать способы обработки информации</w:t>
            </w:r>
          </w:p>
        </w:tc>
      </w:tr>
      <w:tr w:rsidR="00455F77" w:rsidRPr="00CB2A1E" w:rsidTr="0006612C">
        <w:tc>
          <w:tcPr>
            <w:tcW w:w="895" w:type="pct"/>
            <w:vMerge/>
          </w:tcPr>
          <w:p w:rsidR="00455F77" w:rsidRDefault="00455F77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19" w:type="pct"/>
          </w:tcPr>
          <w:p w:rsidR="00455F77" w:rsidRPr="009F2D62" w:rsidRDefault="00D34C37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455F77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455F77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6" w:type="pct"/>
          </w:tcPr>
          <w:p w:rsidR="00D34C37" w:rsidRPr="001E2629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9F2D62">
              <w:rPr>
                <w:rFonts w:ascii="Times New Roman" w:hAnsi="Times New Roman"/>
                <w:sz w:val="24"/>
                <w:lang w:val="ru-RU"/>
              </w:rPr>
              <w:t>.1.2.1</w:t>
            </w:r>
            <w:r w:rsidR="00D34C3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34C37" w:rsidRPr="009F2D62">
              <w:rPr>
                <w:rFonts w:ascii="Times New Roman" w:hAnsi="Times New Roman"/>
                <w:sz w:val="24"/>
                <w:lang w:val="ru-RU"/>
              </w:rPr>
              <w:t xml:space="preserve">запускать </w:t>
            </w:r>
            <w:r w:rsidR="00D34C37">
              <w:rPr>
                <w:rFonts w:ascii="Times New Roman" w:hAnsi="Times New Roman"/>
                <w:sz w:val="24"/>
                <w:lang w:val="ru-RU"/>
              </w:rPr>
              <w:t xml:space="preserve">на выполнение </w:t>
            </w:r>
            <w:r w:rsidR="00D34C37" w:rsidRPr="009F2D62">
              <w:rPr>
                <w:rFonts w:ascii="Times New Roman" w:hAnsi="Times New Roman"/>
                <w:sz w:val="24"/>
                <w:lang w:val="ru-RU"/>
              </w:rPr>
              <w:t xml:space="preserve">программу </w:t>
            </w:r>
            <w:r w:rsidR="00D34C37" w:rsidRPr="009F2D62">
              <w:rPr>
                <w:rFonts w:ascii="Times New Roman" w:hAnsi="Times New Roman"/>
                <w:sz w:val="24"/>
                <w:lang w:val="en-US"/>
              </w:rPr>
              <w:t>Microsoft</w:t>
            </w:r>
            <w:r w:rsidR="00D34C37"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34C37" w:rsidRPr="009F2D62">
              <w:rPr>
                <w:rFonts w:ascii="Times New Roman" w:hAnsi="Times New Roman"/>
                <w:sz w:val="24"/>
                <w:lang w:val="en-US"/>
              </w:rPr>
              <w:t>Word</w:t>
            </w:r>
            <w:r w:rsidR="00880175">
              <w:rPr>
                <w:rFonts w:ascii="Times New Roman" w:hAnsi="Times New Roman"/>
                <w:sz w:val="24"/>
                <w:lang w:val="ru-RU"/>
              </w:rPr>
              <w:t xml:space="preserve"> (</w:t>
            </w:r>
            <w:proofErr w:type="spellStart"/>
            <w:r w:rsidR="00880175">
              <w:rPr>
                <w:rFonts w:ascii="Times New Roman" w:hAnsi="Times New Roman"/>
                <w:sz w:val="24"/>
                <w:lang w:val="ru-RU"/>
              </w:rPr>
              <w:t>майкрософт</w:t>
            </w:r>
            <w:proofErr w:type="spellEnd"/>
            <w:r w:rsidR="0088017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="00880175">
              <w:rPr>
                <w:rFonts w:ascii="Times New Roman" w:hAnsi="Times New Roman"/>
                <w:sz w:val="24"/>
                <w:lang w:val="ru-RU"/>
              </w:rPr>
              <w:t>ворд</w:t>
            </w:r>
            <w:proofErr w:type="spellEnd"/>
            <w:r w:rsidR="00880175">
              <w:rPr>
                <w:rFonts w:ascii="Times New Roman" w:hAnsi="Times New Roman"/>
                <w:sz w:val="24"/>
                <w:lang w:val="ru-RU"/>
              </w:rPr>
              <w:t>)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, работать, закрывать программу</w:t>
            </w:r>
          </w:p>
          <w:p w:rsidR="00D34C37" w:rsidRPr="00C55CA0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9F2D62">
              <w:rPr>
                <w:rFonts w:ascii="Times New Roman" w:hAnsi="Times New Roman"/>
                <w:sz w:val="24"/>
                <w:lang w:val="ru-RU"/>
              </w:rPr>
              <w:t xml:space="preserve">.1.2.2 знать 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>элементы рабочего стола</w:t>
            </w:r>
          </w:p>
          <w:p w:rsidR="00455F77" w:rsidRPr="009F2D62" w:rsidRDefault="006A048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>.1.2.3 использовать меню «Пуск», перемещение по меню, закрытие меню</w:t>
            </w:r>
          </w:p>
        </w:tc>
      </w:tr>
      <w:tr w:rsidR="0013545C" w:rsidRPr="00CB2A1E" w:rsidTr="0006612C">
        <w:tc>
          <w:tcPr>
            <w:tcW w:w="895" w:type="pct"/>
          </w:tcPr>
          <w:p w:rsidR="008303FE" w:rsidRDefault="008303F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13545C" w:rsidRPr="008303FE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6" w:type="pct"/>
          </w:tcPr>
          <w:p w:rsidR="00477052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9</w:t>
            </w:r>
            <w:r w:rsidR="00477052" w:rsidRPr="009F2D62">
              <w:t xml:space="preserve">.2.1.1 </w:t>
            </w:r>
            <w:r w:rsidR="00477052">
              <w:t>определять</w:t>
            </w:r>
            <w:r w:rsidR="00477052" w:rsidRPr="009F2D62">
              <w:t xml:space="preserve"> основные устройства компьютера</w:t>
            </w:r>
            <w:r w:rsidR="00477052">
              <w:rPr>
                <w:lang w:val="kk-KZ"/>
              </w:rPr>
              <w:t xml:space="preserve"> </w:t>
            </w:r>
            <w:r w:rsidR="00477052" w:rsidRPr="009F2D62">
              <w:t>(монит</w:t>
            </w:r>
            <w:r w:rsidR="00C07E89">
              <w:t>ор, клавиатура, системный блок)</w:t>
            </w:r>
          </w:p>
          <w:p w:rsidR="00477052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9.</w:t>
            </w:r>
            <w:r w:rsidR="00477052">
              <w:t xml:space="preserve">2.1.2 знать  функции основных устройств </w:t>
            </w:r>
            <w:r w:rsidR="00C07E89">
              <w:t>компьютера</w:t>
            </w:r>
          </w:p>
          <w:p w:rsidR="00477052" w:rsidRPr="00C07E89" w:rsidRDefault="006A048A" w:rsidP="001768CF">
            <w:pPr>
              <w:pStyle w:val="NESTableText"/>
              <w:ind w:left="0"/>
              <w:rPr>
                <w:lang w:val="kk-KZ"/>
              </w:rPr>
            </w:pPr>
            <w:r>
              <w:t>9</w:t>
            </w:r>
            <w:r w:rsidR="00477052" w:rsidRPr="009F2D62">
              <w:t>.2.1.3 знать назн</w:t>
            </w:r>
            <w:r w:rsidR="00C07E89">
              <w:t>ачение группы клавиш клавиатуры</w:t>
            </w:r>
          </w:p>
          <w:p w:rsidR="0013545C" w:rsidRPr="00880175" w:rsidRDefault="00135A6B" w:rsidP="001768CF">
            <w:pPr>
              <w:pStyle w:val="NESTableText"/>
              <w:ind w:left="0"/>
            </w:pPr>
            <w:r>
              <w:t>9</w:t>
            </w:r>
            <w:r w:rsidR="00477052" w:rsidRPr="009F2D62">
              <w:t>.2.1.4 знать порядок запуска программы</w:t>
            </w:r>
            <w:r w:rsidR="00477052">
              <w:rPr>
                <w:lang w:val="kk-KZ"/>
              </w:rPr>
              <w:t xml:space="preserve"> </w:t>
            </w:r>
            <w:r w:rsidR="00477052" w:rsidRPr="009F2D62">
              <w:rPr>
                <w:lang w:val="en-US"/>
              </w:rPr>
              <w:t>Microsoft</w:t>
            </w:r>
            <w:r w:rsidR="00477052" w:rsidRPr="009F2D62">
              <w:t xml:space="preserve"> </w:t>
            </w:r>
            <w:r w:rsidR="00477052" w:rsidRPr="009F2D62">
              <w:rPr>
                <w:lang w:val="en-US"/>
              </w:rPr>
              <w:t>Word</w:t>
            </w:r>
            <w:r w:rsidR="00880175">
              <w:t xml:space="preserve"> (</w:t>
            </w:r>
            <w:proofErr w:type="spellStart"/>
            <w:r w:rsidR="00880175">
              <w:t>майкрософт</w:t>
            </w:r>
            <w:proofErr w:type="spellEnd"/>
            <w:r w:rsidR="00880175">
              <w:t xml:space="preserve"> </w:t>
            </w:r>
            <w:proofErr w:type="spellStart"/>
            <w:r w:rsidR="00880175">
              <w:t>ворд</w:t>
            </w:r>
            <w:proofErr w:type="spellEnd"/>
            <w:r w:rsidR="00880175">
              <w:t>)</w:t>
            </w:r>
          </w:p>
        </w:tc>
      </w:tr>
      <w:tr w:rsidR="0013545C" w:rsidRPr="00CB2A1E" w:rsidTr="0006612C">
        <w:tc>
          <w:tcPr>
            <w:tcW w:w="895" w:type="pct"/>
          </w:tcPr>
          <w:p w:rsidR="0013545C" w:rsidRPr="00622F3C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19" w:type="pct"/>
          </w:tcPr>
          <w:p w:rsidR="0013545C" w:rsidRPr="00622F3C" w:rsidRDefault="00D34C37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</w:tc>
        <w:tc>
          <w:tcPr>
            <w:tcW w:w="2986" w:type="pct"/>
          </w:tcPr>
          <w:p w:rsidR="008303FE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>
              <w:rPr>
                <w:lang w:val="ru-RU"/>
              </w:rPr>
              <w:t>9</w:t>
            </w:r>
            <w:r w:rsidR="008303FE" w:rsidRPr="009F2D62">
              <w:rPr>
                <w:lang w:val="ru-RU" w:eastAsia="en-US"/>
              </w:rPr>
              <w:t xml:space="preserve">.3.1.1 </w:t>
            </w:r>
            <w:r w:rsidR="008303FE">
              <w:rPr>
                <w:lang w:val="ru-RU" w:eastAsia="en-US"/>
              </w:rPr>
              <w:t>выполнять</w:t>
            </w:r>
            <w:r w:rsidR="008303FE" w:rsidRPr="009F2D62">
              <w:rPr>
                <w:lang w:val="ru-RU" w:eastAsia="en-US"/>
              </w:rPr>
              <w:t xml:space="preserve"> требования  техники безопасности при ра</w:t>
            </w:r>
            <w:r w:rsidR="00C07E89">
              <w:rPr>
                <w:lang w:val="ru-RU" w:eastAsia="en-US"/>
              </w:rPr>
              <w:t>боте с персональным компьютером</w:t>
            </w:r>
          </w:p>
          <w:p w:rsidR="0013545C" w:rsidRPr="008303FE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303FE" w:rsidRPr="009F2D62">
              <w:rPr>
                <w:lang w:val="ru-RU" w:eastAsia="en-US"/>
              </w:rPr>
              <w:t>.3.1.2 уметь организовывать рабочее место за компьютером (для максимального удобства и эффективности)</w:t>
            </w:r>
          </w:p>
        </w:tc>
      </w:tr>
      <w:tr w:rsidR="0013545C" w:rsidRPr="000C51C0" w:rsidTr="0006612C">
        <w:tc>
          <w:tcPr>
            <w:tcW w:w="5000" w:type="pct"/>
            <w:gridSpan w:val="3"/>
          </w:tcPr>
          <w:p w:rsidR="0013545C" w:rsidRPr="003C1B7A" w:rsidRDefault="0013545C" w:rsidP="00EA0DF4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1B351A" w:rsidRPr="00CB2A1E" w:rsidTr="0006612C">
        <w:tc>
          <w:tcPr>
            <w:tcW w:w="895" w:type="pct"/>
            <w:vMerge w:val="restart"/>
          </w:tcPr>
          <w:p w:rsidR="001B351A" w:rsidRPr="006547A6" w:rsidRDefault="001B351A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B351A" w:rsidRPr="00622F3C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19" w:type="pct"/>
          </w:tcPr>
          <w:p w:rsidR="001B351A" w:rsidRPr="008303FE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Представление и измерение информации</w:t>
            </w:r>
          </w:p>
        </w:tc>
        <w:tc>
          <w:tcPr>
            <w:tcW w:w="2986" w:type="pct"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н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ать способы хранения информации</w:t>
            </w:r>
          </w:p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9.1.1.5 уметь искать нужную информацию;</w:t>
            </w:r>
          </w:p>
          <w:p w:rsidR="00C07E89" w:rsidRDefault="001B351A" w:rsidP="00C07E8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9.1.1.6 знать свойства информации (полна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я, неполная, нужная, не нужная)</w:t>
            </w:r>
          </w:p>
          <w:p w:rsidR="001B351A" w:rsidRPr="00313B5F" w:rsidRDefault="001B351A" w:rsidP="00C07E8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7 знать функции 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 xml:space="preserve">компьютера </w:t>
            </w:r>
            <w:r w:rsidR="00AE6148"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 xml:space="preserve"> получение, передача, переработка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хранение разных видов информации (текстовой, графической, звуковой, видеоинформации)</w:t>
            </w:r>
          </w:p>
        </w:tc>
      </w:tr>
      <w:tr w:rsidR="001B351A" w:rsidRPr="00CB2A1E" w:rsidTr="0006612C">
        <w:tc>
          <w:tcPr>
            <w:tcW w:w="895" w:type="pct"/>
            <w:vMerge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19" w:type="pct"/>
          </w:tcPr>
          <w:p w:rsidR="001B351A" w:rsidRPr="009F2D62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6" w:type="pct"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Pr="00C55CA0">
              <w:rPr>
                <w:rFonts w:ascii="Times New Roman" w:hAnsi="Times New Roman"/>
                <w:sz w:val="24"/>
                <w:lang w:val="ru-RU"/>
              </w:rPr>
              <w:t>.1.2.4</w:t>
            </w:r>
            <w:r w:rsidRPr="00C55CA0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55CA0">
              <w:rPr>
                <w:rFonts w:ascii="Times New Roman" w:hAnsi="Times New Roman"/>
                <w:sz w:val="24"/>
                <w:lang w:val="ru-RU"/>
              </w:rPr>
              <w:t>выделять и пере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>мещать объекты на рабочем столе</w:t>
            </w:r>
          </w:p>
          <w:p w:rsidR="001B351A" w:rsidRPr="00C55CA0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Pr="00C55CA0">
              <w:rPr>
                <w:rFonts w:ascii="Times New Roman" w:hAnsi="Times New Roman"/>
                <w:sz w:val="24"/>
                <w:lang w:val="ru-RU"/>
              </w:rPr>
              <w:t>.1.2.5  разворачивать,</w:t>
            </w:r>
            <w:r w:rsidR="00C07E89">
              <w:rPr>
                <w:rFonts w:ascii="Times New Roman" w:hAnsi="Times New Roman"/>
                <w:sz w:val="24"/>
                <w:lang w:val="ru-RU"/>
              </w:rPr>
              <w:t xml:space="preserve"> сворачивать и закрывать окна</w:t>
            </w:r>
          </w:p>
          <w:p w:rsidR="00C07E89" w:rsidRPr="009F2D62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Pr="00C55CA0">
              <w:rPr>
                <w:rFonts w:ascii="Times New Roman" w:hAnsi="Times New Roman"/>
                <w:sz w:val="24"/>
                <w:lang w:val="ru-RU"/>
              </w:rPr>
              <w:t>.1.2.6 использовать клавиши управления курсором</w:t>
            </w:r>
          </w:p>
        </w:tc>
      </w:tr>
      <w:tr w:rsidR="0013545C" w:rsidRPr="00CB2A1E" w:rsidTr="0006612C">
        <w:tc>
          <w:tcPr>
            <w:tcW w:w="895" w:type="pct"/>
          </w:tcPr>
          <w:p w:rsidR="00DC0ADF" w:rsidRPr="008303FE" w:rsidRDefault="008303FE" w:rsidP="00DC0AD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6" w:type="pct"/>
          </w:tcPr>
          <w:p w:rsidR="0013545C" w:rsidRPr="003C1B7A" w:rsidRDefault="00135A6B" w:rsidP="00C07E89">
            <w:pPr>
              <w:pStyle w:val="NESTableText"/>
              <w:ind w:left="0"/>
              <w:rPr>
                <w:lang w:val="kk-KZ"/>
              </w:rPr>
            </w:pPr>
            <w:r>
              <w:t>9</w:t>
            </w:r>
            <w:r w:rsidR="00477052" w:rsidRPr="009F2D62">
              <w:t xml:space="preserve">.2.1.5 знать элементы окон </w:t>
            </w:r>
            <w:r w:rsidR="00477052" w:rsidRPr="009F2D62">
              <w:rPr>
                <w:lang w:val="en-US"/>
              </w:rPr>
              <w:t>Microsoft</w:t>
            </w:r>
            <w:r w:rsidR="00477052" w:rsidRPr="009F2D62">
              <w:t xml:space="preserve"> </w:t>
            </w:r>
            <w:r w:rsidR="00477052" w:rsidRPr="009F2D62">
              <w:rPr>
                <w:lang w:val="en-US"/>
              </w:rPr>
              <w:t>Word</w:t>
            </w:r>
            <w:r w:rsidR="00880175">
              <w:t xml:space="preserve"> (</w:t>
            </w:r>
            <w:proofErr w:type="spellStart"/>
            <w:r w:rsidR="00880175">
              <w:t>майкрософт</w:t>
            </w:r>
            <w:proofErr w:type="spellEnd"/>
            <w:r w:rsidR="00880175">
              <w:t xml:space="preserve"> </w:t>
            </w:r>
            <w:proofErr w:type="spellStart"/>
            <w:r w:rsidR="00880175">
              <w:t>ворд</w:t>
            </w:r>
            <w:proofErr w:type="spellEnd"/>
            <w:r w:rsidR="00880175">
              <w:t>)</w:t>
            </w:r>
            <w:r w:rsidR="00477052" w:rsidRPr="009F2D62">
              <w:t>:</w:t>
            </w:r>
            <w:r w:rsidR="00477052">
              <w:rPr>
                <w:lang w:val="kk-KZ"/>
              </w:rPr>
              <w:t xml:space="preserve"> з</w:t>
            </w:r>
            <w:proofErr w:type="spellStart"/>
            <w:r w:rsidR="00477052" w:rsidRPr="009F2D62">
              <w:t>аголовок</w:t>
            </w:r>
            <w:proofErr w:type="spellEnd"/>
            <w:r w:rsidR="00477052" w:rsidRPr="009F2D62">
              <w:t>, панели инструментов</w:t>
            </w:r>
            <w:r w:rsidR="00477052">
              <w:t>, рабочее поле</w:t>
            </w:r>
            <w:r w:rsidR="00C07E89" w:rsidRPr="003C1B7A">
              <w:rPr>
                <w:lang w:val="kk-KZ"/>
              </w:rPr>
              <w:t xml:space="preserve"> </w:t>
            </w:r>
          </w:p>
        </w:tc>
      </w:tr>
      <w:tr w:rsidR="0013545C" w:rsidRPr="00CB2A1E" w:rsidTr="0006612C">
        <w:tc>
          <w:tcPr>
            <w:tcW w:w="895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6" w:type="pct"/>
          </w:tcPr>
          <w:p w:rsidR="00477052" w:rsidRPr="00EB7D5E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77052" w:rsidRPr="009F2D62">
              <w:rPr>
                <w:lang w:val="ru-RU" w:eastAsia="en-US"/>
              </w:rPr>
              <w:t>.3.1.3</w:t>
            </w:r>
            <w:r w:rsidR="00477052">
              <w:rPr>
                <w:lang w:val="ru-RU" w:eastAsia="en-US"/>
              </w:rPr>
              <w:t xml:space="preserve"> </w:t>
            </w:r>
            <w:r w:rsidR="00477052">
              <w:rPr>
                <w:lang w:val="ru-RU"/>
              </w:rPr>
              <w:t xml:space="preserve">выполнять </w:t>
            </w:r>
            <w:r w:rsidR="00477052" w:rsidRPr="00EB7D5E">
              <w:rPr>
                <w:lang w:val="ru-RU"/>
              </w:rPr>
              <w:t>упражнения для профилактики</w:t>
            </w:r>
            <w:r w:rsidR="00477052">
              <w:rPr>
                <w:lang w:val="kk-KZ"/>
              </w:rPr>
              <w:t xml:space="preserve"> </w:t>
            </w:r>
            <w:r w:rsidR="00477052" w:rsidRPr="00EB7D5E">
              <w:rPr>
                <w:lang w:val="ru-RU"/>
              </w:rPr>
              <w:t>зр</w:t>
            </w:r>
            <w:r w:rsidR="00DC0ADF">
              <w:rPr>
                <w:lang w:val="ru-RU"/>
              </w:rPr>
              <w:t>ительного переутомления</w:t>
            </w:r>
          </w:p>
          <w:p w:rsidR="0013545C" w:rsidRPr="00477052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77052">
              <w:rPr>
                <w:lang w:val="ru-RU"/>
              </w:rPr>
              <w:t>.3.1.4</w:t>
            </w:r>
            <w:r w:rsidR="00DC0ADF">
              <w:rPr>
                <w:lang w:val="ru-RU"/>
              </w:rPr>
              <w:t xml:space="preserve"> </w:t>
            </w:r>
            <w:r w:rsidR="00477052" w:rsidRPr="00871773">
              <w:rPr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13545C" w:rsidRPr="000C51C0" w:rsidTr="0006612C">
        <w:tc>
          <w:tcPr>
            <w:tcW w:w="5000" w:type="pct"/>
            <w:gridSpan w:val="3"/>
          </w:tcPr>
          <w:p w:rsidR="0013545C" w:rsidRPr="003C1B7A" w:rsidRDefault="0013545C" w:rsidP="001768CF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13545C" w:rsidRPr="008303FE" w:rsidTr="0006612C">
        <w:tc>
          <w:tcPr>
            <w:tcW w:w="895" w:type="pct"/>
          </w:tcPr>
          <w:p w:rsidR="008303FE" w:rsidRPr="006547A6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3545C" w:rsidRPr="004B6B2C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19" w:type="pct"/>
          </w:tcPr>
          <w:p w:rsidR="0013545C" w:rsidRPr="008303FE" w:rsidRDefault="00D34C37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6" w:type="pct"/>
          </w:tcPr>
          <w:p w:rsidR="00D50844" w:rsidRPr="00C55CA0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50844" w:rsidRPr="00C55CA0">
              <w:rPr>
                <w:rFonts w:ascii="Times New Roman" w:hAnsi="Times New Roman"/>
                <w:sz w:val="24"/>
                <w:lang w:val="ru-RU"/>
              </w:rPr>
              <w:t>.1.2.7 пользоваться алфавитными и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 xml:space="preserve"> цифровыми клавишами клавиатуры</w:t>
            </w:r>
          </w:p>
          <w:p w:rsidR="00D34C37" w:rsidRPr="00C55CA0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>.1.2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.8 печатать текст по образцу</w:t>
            </w:r>
          </w:p>
          <w:p w:rsidR="00D34C37" w:rsidRPr="00C55CA0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.1.2.9 выбирать размер шрифта</w:t>
            </w:r>
          </w:p>
          <w:p w:rsidR="0013545C" w:rsidRPr="003C1B7A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>.1.2.10 сохранять документ</w:t>
            </w:r>
          </w:p>
        </w:tc>
      </w:tr>
      <w:tr w:rsidR="0013545C" w:rsidRPr="00CB2A1E" w:rsidTr="0006612C">
        <w:tc>
          <w:tcPr>
            <w:tcW w:w="895" w:type="pct"/>
          </w:tcPr>
          <w:p w:rsidR="008303FE" w:rsidRDefault="008303F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13545C" w:rsidRPr="008303FE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</w:t>
            </w:r>
            <w:r w:rsidRPr="00717622">
              <w:rPr>
                <w:rFonts w:ascii="Times New Roman" w:hAnsi="Times New Roman"/>
                <w:sz w:val="24"/>
                <w:lang w:val="ru-RU"/>
              </w:rPr>
              <w:lastRenderedPageBreak/>
              <w:t>е системы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6" w:type="pct"/>
          </w:tcPr>
          <w:p w:rsidR="00477052" w:rsidRPr="00DC0ADF" w:rsidRDefault="00135A6B" w:rsidP="001768CF">
            <w:pPr>
              <w:pStyle w:val="NESTableText"/>
              <w:ind w:left="0"/>
              <w:rPr>
                <w:lang w:val="kk-KZ"/>
              </w:rPr>
            </w:pPr>
            <w:r>
              <w:t>9</w:t>
            </w:r>
            <w:r w:rsidR="00477052" w:rsidRPr="009F2D62">
              <w:t>.2.1.6 знать н</w:t>
            </w:r>
            <w:r w:rsidR="00DC0ADF">
              <w:t>азначение программы «Проводник»</w:t>
            </w:r>
          </w:p>
          <w:p w:rsidR="0013545C" w:rsidRPr="00880175" w:rsidRDefault="00135A6B" w:rsidP="0066411E">
            <w:pPr>
              <w:pStyle w:val="NESTableText"/>
              <w:ind w:left="0"/>
            </w:pPr>
            <w:r>
              <w:t>9</w:t>
            </w:r>
            <w:r w:rsidR="00477052" w:rsidRPr="009F2D62">
              <w:t xml:space="preserve">.2.1.7 знать файловые структуры в </w:t>
            </w:r>
            <w:r w:rsidR="00477052" w:rsidRPr="009F2D62">
              <w:rPr>
                <w:lang w:val="en-US"/>
              </w:rPr>
              <w:t>Windows</w:t>
            </w:r>
            <w:r w:rsidR="00880175">
              <w:t xml:space="preserve"> </w:t>
            </w:r>
            <w:r w:rsidR="00880175" w:rsidRPr="00880175">
              <w:rPr>
                <w:szCs w:val="28"/>
              </w:rPr>
              <w:lastRenderedPageBreak/>
              <w:t>(</w:t>
            </w:r>
            <w:proofErr w:type="spellStart"/>
            <w:r w:rsidR="00880175" w:rsidRPr="00880175">
              <w:rPr>
                <w:szCs w:val="28"/>
              </w:rPr>
              <w:t>виндоус</w:t>
            </w:r>
            <w:proofErr w:type="spellEnd"/>
            <w:r w:rsidR="00880175" w:rsidRPr="00880175">
              <w:rPr>
                <w:szCs w:val="28"/>
              </w:rPr>
              <w:t>)</w:t>
            </w:r>
          </w:p>
        </w:tc>
      </w:tr>
      <w:tr w:rsidR="0013545C" w:rsidRPr="00CB2A1E" w:rsidTr="0006612C">
        <w:tc>
          <w:tcPr>
            <w:tcW w:w="895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 Здоровье и безопасность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6" w:type="pct"/>
          </w:tcPr>
          <w:p w:rsidR="00477052" w:rsidRPr="00EB7D5E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77052" w:rsidRPr="009F2D62">
              <w:rPr>
                <w:lang w:val="ru-RU" w:eastAsia="en-US"/>
              </w:rPr>
              <w:t>.3.1.3</w:t>
            </w:r>
            <w:r w:rsidR="00477052">
              <w:rPr>
                <w:lang w:val="ru-RU" w:eastAsia="en-US"/>
              </w:rPr>
              <w:t xml:space="preserve"> </w:t>
            </w:r>
            <w:r w:rsidR="00477052">
              <w:rPr>
                <w:lang w:val="ru-RU"/>
              </w:rPr>
              <w:t xml:space="preserve">выполнять </w:t>
            </w:r>
            <w:r w:rsidR="00477052" w:rsidRPr="00EB7D5E">
              <w:rPr>
                <w:lang w:val="ru-RU"/>
              </w:rPr>
              <w:t>упражнения для профилактики</w:t>
            </w:r>
            <w:r w:rsidR="00477052">
              <w:rPr>
                <w:lang w:val="kk-KZ"/>
              </w:rPr>
              <w:t xml:space="preserve"> </w:t>
            </w:r>
            <w:r w:rsidR="00DC0ADF">
              <w:rPr>
                <w:lang w:val="ru-RU"/>
              </w:rPr>
              <w:t>зрительного переутомления</w:t>
            </w:r>
          </w:p>
          <w:p w:rsidR="0013545C" w:rsidRPr="00477052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77052">
              <w:rPr>
                <w:lang w:val="ru-RU"/>
              </w:rPr>
              <w:t>.3.1.4</w:t>
            </w:r>
            <w:r w:rsidR="0066411E">
              <w:rPr>
                <w:lang w:val="ru-RU"/>
              </w:rPr>
              <w:t xml:space="preserve"> </w:t>
            </w:r>
            <w:r w:rsidR="00477052" w:rsidRPr="00871773">
              <w:rPr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13545C" w:rsidRPr="000C51C0" w:rsidTr="0006612C">
        <w:tc>
          <w:tcPr>
            <w:tcW w:w="5000" w:type="pct"/>
            <w:gridSpan w:val="3"/>
          </w:tcPr>
          <w:p w:rsidR="0013545C" w:rsidRPr="003C1B7A" w:rsidRDefault="0013545C" w:rsidP="001768CF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13545C" w:rsidRPr="00CB2A1E" w:rsidTr="0006612C">
        <w:tc>
          <w:tcPr>
            <w:tcW w:w="895" w:type="pct"/>
          </w:tcPr>
          <w:p w:rsidR="008303FE" w:rsidRPr="006547A6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3545C" w:rsidRPr="004B6B2C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19" w:type="pct"/>
          </w:tcPr>
          <w:p w:rsidR="0013545C" w:rsidRPr="008303FE" w:rsidRDefault="00D34C37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6" w:type="pct"/>
          </w:tcPr>
          <w:p w:rsidR="00D34C37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>.1.2.11 запускать програм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му «Калькулятор» из меню «Пуск»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D34C37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 xml:space="preserve">.1.2.12 выполнять основные арифметические действия с 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помощью программы «Калькулятор»</w:t>
            </w:r>
          </w:p>
          <w:p w:rsidR="0013545C" w:rsidRPr="0066411E" w:rsidRDefault="00135A6B" w:rsidP="006641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D34C37" w:rsidRPr="00C55CA0">
              <w:rPr>
                <w:rFonts w:ascii="Times New Roman" w:hAnsi="Times New Roman"/>
                <w:sz w:val="24"/>
                <w:lang w:val="ru-RU"/>
              </w:rPr>
              <w:t>.1.2.13 уметь включать и выключать принтер</w:t>
            </w:r>
          </w:p>
        </w:tc>
      </w:tr>
      <w:tr w:rsidR="0013545C" w:rsidRPr="00CB2A1E" w:rsidTr="0006612C">
        <w:tc>
          <w:tcPr>
            <w:tcW w:w="895" w:type="pct"/>
          </w:tcPr>
          <w:p w:rsidR="008303FE" w:rsidRDefault="008303F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13545C" w:rsidRPr="008303FE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6" w:type="pct"/>
          </w:tcPr>
          <w:p w:rsidR="00477052" w:rsidRPr="00DC0ADF" w:rsidRDefault="00135A6B" w:rsidP="001768CF">
            <w:pPr>
              <w:pStyle w:val="NESTableText"/>
              <w:ind w:left="0"/>
              <w:rPr>
                <w:lang w:val="kk-KZ"/>
              </w:rPr>
            </w:pPr>
            <w:r>
              <w:t>9.</w:t>
            </w:r>
            <w:r w:rsidR="00477052" w:rsidRPr="009F2D62">
              <w:t>2.1.8 иметь представление о внутренней (оперативной) и внешней (до</w:t>
            </w:r>
            <w:r w:rsidR="00DC0ADF">
              <w:t>лговременной) памяти компьютера</w:t>
            </w:r>
          </w:p>
          <w:p w:rsidR="0013545C" w:rsidRPr="00DC0ADF" w:rsidRDefault="00135A6B" w:rsidP="001768CF">
            <w:pPr>
              <w:pStyle w:val="15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 w:rsidR="00477052" w:rsidRPr="00477052">
              <w:rPr>
                <w:rFonts w:ascii="Times New Roman" w:hAnsi="Times New Roman"/>
                <w:sz w:val="24"/>
                <w:szCs w:val="24"/>
              </w:rPr>
              <w:t>2.1.9 знать порядок включения и выключения принтера</w:t>
            </w:r>
          </w:p>
        </w:tc>
      </w:tr>
      <w:tr w:rsidR="0013545C" w:rsidRPr="00CB2A1E" w:rsidTr="0006612C">
        <w:tc>
          <w:tcPr>
            <w:tcW w:w="895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19" w:type="pct"/>
          </w:tcPr>
          <w:p w:rsidR="0013545C" w:rsidRPr="008303FE" w:rsidRDefault="00477052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6" w:type="pct"/>
          </w:tcPr>
          <w:p w:rsidR="00477052" w:rsidRPr="00EB7D5E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77052" w:rsidRPr="009F2D62">
              <w:rPr>
                <w:lang w:val="ru-RU" w:eastAsia="en-US"/>
              </w:rPr>
              <w:t>.3.1.3</w:t>
            </w:r>
            <w:r w:rsidR="00477052">
              <w:rPr>
                <w:lang w:val="ru-RU" w:eastAsia="en-US"/>
              </w:rPr>
              <w:t xml:space="preserve"> </w:t>
            </w:r>
            <w:r w:rsidR="00477052">
              <w:rPr>
                <w:lang w:val="ru-RU"/>
              </w:rPr>
              <w:t xml:space="preserve">выполнять </w:t>
            </w:r>
            <w:r w:rsidR="00477052" w:rsidRPr="00EB7D5E">
              <w:rPr>
                <w:lang w:val="ru-RU"/>
              </w:rPr>
              <w:t>упражнения для профилактики</w:t>
            </w:r>
            <w:r w:rsidR="00477052">
              <w:rPr>
                <w:lang w:val="kk-KZ"/>
              </w:rPr>
              <w:t xml:space="preserve"> </w:t>
            </w:r>
            <w:r w:rsidR="00477052" w:rsidRPr="00EB7D5E">
              <w:rPr>
                <w:lang w:val="ru-RU"/>
              </w:rPr>
              <w:t>зрите</w:t>
            </w:r>
            <w:r w:rsidR="00DC0ADF">
              <w:rPr>
                <w:lang w:val="ru-RU"/>
              </w:rPr>
              <w:t>льного переутомления</w:t>
            </w:r>
          </w:p>
          <w:p w:rsidR="0013545C" w:rsidRPr="00477052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77052">
              <w:rPr>
                <w:lang w:val="ru-RU"/>
              </w:rPr>
              <w:t>.3.1.4</w:t>
            </w:r>
            <w:r w:rsidR="00DC0ADF">
              <w:rPr>
                <w:lang w:val="ru-RU"/>
              </w:rPr>
              <w:t xml:space="preserve"> </w:t>
            </w:r>
            <w:r w:rsidR="00477052" w:rsidRPr="00871773">
              <w:rPr>
                <w:lang w:val="ru-RU"/>
              </w:rPr>
              <w:t>выполнять упражнения по снятию статического напряжения</w:t>
            </w:r>
          </w:p>
        </w:tc>
      </w:tr>
    </w:tbl>
    <w:p w:rsidR="00593E80" w:rsidRPr="001E748B" w:rsidRDefault="00593E80" w:rsidP="00593E8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3545C" w:rsidRPr="001E748B" w:rsidRDefault="007C4337" w:rsidP="00593E8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1E748B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135A6B" w:rsidRPr="001E748B">
        <w:rPr>
          <w:rFonts w:ascii="Times New Roman" w:hAnsi="Times New Roman"/>
          <w:sz w:val="24"/>
          <w:szCs w:val="28"/>
          <w:lang w:val="kk-KZ"/>
        </w:rPr>
        <w:t>10</w:t>
      </w:r>
      <w:r w:rsidR="0013545C" w:rsidRPr="001E748B">
        <w:rPr>
          <w:rFonts w:ascii="Times New Roman" w:hAnsi="Times New Roman"/>
          <w:sz w:val="24"/>
          <w:szCs w:val="28"/>
          <w:lang w:val="kk-KZ"/>
        </w:rPr>
        <w:t xml:space="preserve"> класс:</w:t>
      </w:r>
    </w:p>
    <w:p w:rsidR="0013545C" w:rsidRPr="001E748B" w:rsidRDefault="00EA0DF4" w:rsidP="00593E80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E748B">
        <w:rPr>
          <w:rFonts w:ascii="Times New Roman" w:hAnsi="Times New Roman"/>
          <w:sz w:val="24"/>
          <w:szCs w:val="28"/>
          <w:lang w:val="kk-KZ"/>
        </w:rPr>
        <w:t>таблица</w:t>
      </w:r>
      <w:r w:rsidR="00DC0ADF" w:rsidRPr="001E748B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ED6691">
        <w:rPr>
          <w:rFonts w:ascii="Times New Roman" w:hAnsi="Times New Roman"/>
          <w:sz w:val="24"/>
          <w:szCs w:val="28"/>
          <w:lang w:val="kk-KZ"/>
        </w:rPr>
        <w:t>3</w:t>
      </w:r>
    </w:p>
    <w:p w:rsidR="00EA0DF4" w:rsidRPr="001E748B" w:rsidRDefault="00EA0DF4" w:rsidP="00593E80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128"/>
        <w:gridCol w:w="5670"/>
      </w:tblGrid>
      <w:tr w:rsidR="0013545C" w:rsidRPr="00622F3C" w:rsidTr="00ED6691">
        <w:trPr>
          <w:trHeight w:val="343"/>
        </w:trPr>
        <w:tc>
          <w:tcPr>
            <w:tcW w:w="895" w:type="pct"/>
          </w:tcPr>
          <w:p w:rsidR="0013545C" w:rsidRPr="00EA0DF4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EA0DF4">
              <w:rPr>
                <w:rFonts w:ascii="Times New Roman" w:hAnsi="Times New Roman"/>
                <w:sz w:val="24"/>
              </w:rPr>
              <w:t>Раздел</w:t>
            </w:r>
            <w:proofErr w:type="spellEnd"/>
          </w:p>
        </w:tc>
        <w:tc>
          <w:tcPr>
            <w:tcW w:w="1120" w:type="pct"/>
          </w:tcPr>
          <w:p w:rsidR="0013545C" w:rsidRPr="00EA0DF4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A0DF4">
              <w:rPr>
                <w:rFonts w:ascii="Times New Roman" w:hAnsi="Times New Roman"/>
                <w:sz w:val="24"/>
              </w:rPr>
              <w:t>Подразделы</w:t>
            </w:r>
            <w:proofErr w:type="spellEnd"/>
          </w:p>
        </w:tc>
        <w:tc>
          <w:tcPr>
            <w:tcW w:w="2985" w:type="pct"/>
            <w:vAlign w:val="center"/>
          </w:tcPr>
          <w:p w:rsidR="00B83BC1" w:rsidRPr="00EA0DF4" w:rsidRDefault="00F7296F" w:rsidP="00EA0DF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EA0DF4">
              <w:rPr>
                <w:rFonts w:ascii="Times New Roman" w:hAnsi="Times New Roman"/>
                <w:sz w:val="24"/>
                <w:lang w:val="ru-RU"/>
              </w:rPr>
              <w:t>Ц</w:t>
            </w:r>
            <w:proofErr w:type="spellStart"/>
            <w:r w:rsidRPr="00EA0DF4">
              <w:rPr>
                <w:rFonts w:ascii="Times New Roman" w:hAnsi="Times New Roman"/>
                <w:sz w:val="24"/>
              </w:rPr>
              <w:t>ели</w:t>
            </w:r>
            <w:proofErr w:type="spellEnd"/>
            <w:r w:rsidRPr="00EA0DF4">
              <w:rPr>
                <w:rFonts w:ascii="Times New Roman" w:hAnsi="Times New Roman"/>
                <w:sz w:val="24"/>
                <w:lang w:val="ru-RU"/>
              </w:rPr>
              <w:t xml:space="preserve"> обучения</w:t>
            </w:r>
            <w:r w:rsidRPr="00EA0DF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13545C" w:rsidRPr="00622F3C" w:rsidTr="0006612C">
        <w:tc>
          <w:tcPr>
            <w:tcW w:w="5000" w:type="pct"/>
            <w:gridSpan w:val="3"/>
          </w:tcPr>
          <w:p w:rsidR="0013545C" w:rsidRPr="00622F3C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22F3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622F3C">
              <w:rPr>
                <w:rFonts w:ascii="Times New Roman" w:hAnsi="Times New Roman"/>
                <w:sz w:val="24"/>
              </w:rPr>
              <w:t>четверть</w:t>
            </w:r>
            <w:proofErr w:type="spellEnd"/>
          </w:p>
        </w:tc>
      </w:tr>
      <w:tr w:rsidR="0013545C" w:rsidRPr="00CB2A1E" w:rsidTr="00ED6691">
        <w:tc>
          <w:tcPr>
            <w:tcW w:w="895" w:type="pct"/>
          </w:tcPr>
          <w:p w:rsidR="008303FE" w:rsidRPr="006547A6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3545C" w:rsidRPr="00622F3C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20" w:type="pct"/>
          </w:tcPr>
          <w:p w:rsidR="0013545C" w:rsidRPr="00622F3C" w:rsidRDefault="0083335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5" w:type="pct"/>
          </w:tcPr>
          <w:p w:rsidR="0083335E" w:rsidRPr="009F2D62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 xml:space="preserve">.1.2.1 использовать текстовый редактор </w:t>
            </w:r>
            <w:r w:rsidR="0083335E" w:rsidRPr="009F2D62">
              <w:rPr>
                <w:rFonts w:ascii="Times New Roman" w:hAnsi="Times New Roman"/>
                <w:sz w:val="24"/>
                <w:lang w:val="en-US"/>
              </w:rPr>
              <w:t>Microsoft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en-US"/>
              </w:rPr>
              <w:t>Word</w:t>
            </w:r>
            <w:r w:rsidR="0083335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880175" w:rsidRPr="00880175">
              <w:rPr>
                <w:rFonts w:ascii="Times New Roman" w:hAnsi="Times New Roman"/>
                <w:sz w:val="24"/>
                <w:lang w:val="kk-KZ"/>
              </w:rPr>
              <w:t xml:space="preserve">(виндоус)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 xml:space="preserve">(заголовок, панель инструментов, 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рабочее поле, полоса прокрутки)</w:t>
            </w:r>
          </w:p>
          <w:p w:rsidR="0083335E" w:rsidRPr="009F2D62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1.2.2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знать правила набора текста (прописная буква, знаки препинания, пробел между сло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вами, абзац, удаление символов)</w:t>
            </w:r>
          </w:p>
          <w:p w:rsidR="0013545C" w:rsidRPr="00100A82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.1.2.3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использовать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функциональ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 xml:space="preserve">ные  клавиши 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«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  <w:lang w:val="en-US"/>
              </w:rPr>
              <w:t>Enter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» (</w:t>
            </w:r>
            <w:proofErr w:type="spellStart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интер</w:t>
            </w:r>
            <w:proofErr w:type="spellEnd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), «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  <w:lang w:val="en-US"/>
              </w:rPr>
              <w:t>Shift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» (</w:t>
            </w:r>
            <w:proofErr w:type="spellStart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шифт</w:t>
            </w:r>
            <w:proofErr w:type="spellEnd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), «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  <w:lang w:val="en-US"/>
              </w:rPr>
              <w:t>Caps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 xml:space="preserve"> 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  <w:lang w:val="en-US"/>
              </w:rPr>
              <w:t>Lock</w:t>
            </w:r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» (</w:t>
            </w:r>
            <w:proofErr w:type="spellStart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капс</w:t>
            </w:r>
            <w:proofErr w:type="spellEnd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лок</w:t>
            </w:r>
            <w:proofErr w:type="spellEnd"/>
            <w:r w:rsidR="00880175" w:rsidRPr="00880175">
              <w:rPr>
                <w:rStyle w:val="BookmanOldStyle"/>
                <w:rFonts w:ascii="Times New Roman" w:hAnsi="Times New Roman"/>
                <w:sz w:val="24"/>
                <w:szCs w:val="28"/>
              </w:rPr>
              <w:t>)</w:t>
            </w:r>
            <w:r w:rsidR="0083335E" w:rsidRPr="00880175">
              <w:rPr>
                <w:rFonts w:ascii="Times New Roman" w:hAnsi="Times New Roman"/>
                <w:lang w:val="ru-RU"/>
              </w:rPr>
              <w:t xml:space="preserve">,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«</w:t>
            </w:r>
            <w:r w:rsidR="0083335E" w:rsidRPr="009F2D62">
              <w:rPr>
                <w:rFonts w:ascii="Times New Roman" w:hAnsi="Times New Roman"/>
                <w:sz w:val="24"/>
                <w:lang w:val="en-US"/>
              </w:rPr>
              <w:t>Delete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»</w:t>
            </w:r>
            <w:r w:rsidR="00880175">
              <w:rPr>
                <w:rFonts w:ascii="Times New Roman" w:hAnsi="Times New Roman"/>
                <w:sz w:val="24"/>
                <w:lang w:val="ru-RU"/>
              </w:rPr>
              <w:t xml:space="preserve"> (</w:t>
            </w:r>
            <w:proofErr w:type="spellStart"/>
            <w:r w:rsidR="00880175">
              <w:rPr>
                <w:rFonts w:ascii="Times New Roman" w:hAnsi="Times New Roman"/>
                <w:sz w:val="24"/>
                <w:lang w:val="ru-RU"/>
              </w:rPr>
              <w:t>делет</w:t>
            </w:r>
            <w:proofErr w:type="spellEnd"/>
            <w:r w:rsidR="00880175">
              <w:rPr>
                <w:rFonts w:ascii="Times New Roman" w:hAnsi="Times New Roman"/>
                <w:sz w:val="24"/>
                <w:lang w:val="ru-RU"/>
              </w:rPr>
              <w:t>)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, пробел</w:t>
            </w:r>
          </w:p>
        </w:tc>
      </w:tr>
      <w:tr w:rsidR="00EA0DF4" w:rsidRPr="00CB2A1E" w:rsidTr="00ED6691">
        <w:tc>
          <w:tcPr>
            <w:tcW w:w="895" w:type="pct"/>
            <w:vMerge w:val="restart"/>
          </w:tcPr>
          <w:p w:rsidR="00EA0DF4" w:rsidRDefault="00EA0DF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EA0DF4" w:rsidRPr="008303FE" w:rsidRDefault="00EA0DF4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20" w:type="pct"/>
          </w:tcPr>
          <w:p w:rsidR="00EA0DF4" w:rsidRPr="008303FE" w:rsidRDefault="00EA0DF4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5" w:type="pct"/>
          </w:tcPr>
          <w:p w:rsidR="00EA0DF4" w:rsidRPr="00880175" w:rsidRDefault="00EA0DF4" w:rsidP="001768CF">
            <w:pPr>
              <w:pStyle w:val="NESTableText"/>
              <w:ind w:left="0"/>
              <w:rPr>
                <w:lang w:val="kk-KZ"/>
              </w:rPr>
            </w:pPr>
            <w:r w:rsidRPr="00880175">
              <w:t>10.2.1.1 знать назначение и функции основных  устройств компьютера</w:t>
            </w:r>
          </w:p>
          <w:p w:rsidR="00EA0DF4" w:rsidRPr="00880175" w:rsidRDefault="00EA0DF4" w:rsidP="001768CF">
            <w:pPr>
              <w:pStyle w:val="NESTableText"/>
              <w:ind w:left="0"/>
              <w:rPr>
                <w:lang w:val="kk-KZ"/>
              </w:rPr>
            </w:pPr>
            <w:r w:rsidRPr="00880175">
              <w:t xml:space="preserve">10.2.1.2 знать операционную систему </w:t>
            </w:r>
            <w:r w:rsidRPr="00880175">
              <w:rPr>
                <w:lang w:val="en-US"/>
              </w:rPr>
              <w:t>Windows</w:t>
            </w:r>
            <w:r w:rsidRPr="00880175">
              <w:t xml:space="preserve"> </w:t>
            </w:r>
            <w:r w:rsidR="00880175" w:rsidRPr="00880175">
              <w:t>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 xml:space="preserve">) </w:t>
            </w:r>
            <w:r w:rsidRPr="00880175">
              <w:t xml:space="preserve">(рабочий стол, основные элементы окон </w:t>
            </w:r>
            <w:r w:rsidRPr="00880175">
              <w:rPr>
                <w:lang w:val="en-US"/>
              </w:rPr>
              <w:t>Windows</w:t>
            </w:r>
            <w:r w:rsidR="00880175" w:rsidRPr="00880175">
              <w:t xml:space="preserve"> 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>)</w:t>
            </w:r>
            <w:r w:rsidRPr="00880175">
              <w:t>)</w:t>
            </w:r>
          </w:p>
          <w:p w:rsidR="00EA0DF4" w:rsidRPr="00880175" w:rsidRDefault="00EA0DF4" w:rsidP="001768CF">
            <w:pPr>
              <w:pStyle w:val="NESTableText"/>
              <w:ind w:left="0"/>
            </w:pPr>
            <w:r w:rsidRPr="00880175">
              <w:t xml:space="preserve">10.2.1.3 знать файловые структуры и настройки в </w:t>
            </w:r>
            <w:r w:rsidRPr="00880175">
              <w:rPr>
                <w:lang w:val="en-US"/>
              </w:rPr>
              <w:t>Windows</w:t>
            </w:r>
            <w:r w:rsidR="00880175" w:rsidRPr="00880175">
              <w:t xml:space="preserve"> 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>)</w:t>
            </w:r>
          </w:p>
        </w:tc>
      </w:tr>
      <w:tr w:rsidR="00EA0DF4" w:rsidRPr="00CB2A1E" w:rsidTr="00ED6691">
        <w:tc>
          <w:tcPr>
            <w:tcW w:w="895" w:type="pct"/>
            <w:vMerge/>
          </w:tcPr>
          <w:p w:rsidR="00EA0DF4" w:rsidRPr="008303FE" w:rsidRDefault="00EA0DF4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20" w:type="pct"/>
          </w:tcPr>
          <w:p w:rsidR="00EA0DF4" w:rsidRPr="008303FE" w:rsidRDefault="00EA0DF4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Компьютерные сети</w:t>
            </w:r>
          </w:p>
        </w:tc>
        <w:tc>
          <w:tcPr>
            <w:tcW w:w="2985" w:type="pct"/>
          </w:tcPr>
          <w:p w:rsidR="00EA0DF4" w:rsidRPr="00880175" w:rsidRDefault="00EA0DF4" w:rsidP="001768CF">
            <w:pPr>
              <w:pStyle w:val="NESTableText"/>
              <w:ind w:left="0"/>
            </w:pPr>
            <w:r>
              <w:t>10.</w:t>
            </w:r>
            <w:r w:rsidRPr="009F2D62">
              <w:t xml:space="preserve">2.2.1 </w:t>
            </w:r>
            <w:r>
              <w:t xml:space="preserve">иметь представление </w:t>
            </w:r>
            <w:r w:rsidRPr="009F2D62">
              <w:t xml:space="preserve"> о глобальной сети </w:t>
            </w:r>
            <w:r w:rsidRPr="009F2D62">
              <w:rPr>
                <w:lang w:val="en-US"/>
              </w:rPr>
              <w:t>Internet</w:t>
            </w:r>
            <w:r w:rsidR="00880175">
              <w:t xml:space="preserve"> (интернет)</w:t>
            </w:r>
          </w:p>
        </w:tc>
      </w:tr>
      <w:tr w:rsidR="00A07F9C" w:rsidRPr="00CB2A1E" w:rsidTr="00ED6691">
        <w:tc>
          <w:tcPr>
            <w:tcW w:w="895" w:type="pct"/>
          </w:tcPr>
          <w:p w:rsidR="00A07F9C" w:rsidRPr="008303FE" w:rsidRDefault="00A07F9C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20" w:type="pct"/>
          </w:tcPr>
          <w:p w:rsidR="00A07F9C" w:rsidRDefault="00A07F9C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5" w:type="pct"/>
          </w:tcPr>
          <w:p w:rsidR="00A07F9C" w:rsidRPr="00DC0ADF" w:rsidRDefault="00135A6B" w:rsidP="001768C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 w:rsidR="00A07F9C" w:rsidRPr="009F2D62">
              <w:t>.3</w:t>
            </w:r>
            <w:r w:rsidR="00A07F9C">
              <w:t>.1.1 выполнять</w:t>
            </w:r>
            <w:r w:rsidR="00A07F9C" w:rsidRPr="009F2D62">
              <w:t xml:space="preserve"> правила техники безопас</w:t>
            </w:r>
            <w:r w:rsidR="00DC0ADF">
              <w:t>ности при работе с компьютером</w:t>
            </w:r>
          </w:p>
          <w:p w:rsidR="00ED6691" w:rsidRDefault="00135A6B" w:rsidP="00DC0AD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07F9C" w:rsidRPr="001038F2">
              <w:rPr>
                <w:lang w:val="ru-RU"/>
              </w:rPr>
              <w:t>.3.1.2</w:t>
            </w:r>
            <w:r w:rsidR="00A07F9C">
              <w:rPr>
                <w:lang w:val="kk-KZ"/>
              </w:rPr>
              <w:t xml:space="preserve"> </w:t>
            </w:r>
            <w:r w:rsidR="00A07F9C" w:rsidRPr="001038F2">
              <w:rPr>
                <w:lang w:val="ru-RU"/>
              </w:rPr>
              <w:t>выполнять упражнения для профилактики</w:t>
            </w:r>
            <w:r w:rsidR="00A07F9C">
              <w:rPr>
                <w:lang w:val="kk-KZ"/>
              </w:rPr>
              <w:t xml:space="preserve"> </w:t>
            </w:r>
            <w:r w:rsidR="00DC0ADF">
              <w:rPr>
                <w:lang w:val="ru-RU"/>
              </w:rPr>
              <w:t xml:space="preserve">зрительного переутомления </w:t>
            </w:r>
          </w:p>
          <w:p w:rsidR="00A07F9C" w:rsidRPr="00A07F9C" w:rsidRDefault="00135A6B" w:rsidP="00DC0AD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  <w:r w:rsidR="00A07F9C" w:rsidRPr="001038F2">
              <w:rPr>
                <w:lang w:val="ru-RU"/>
              </w:rPr>
              <w:t>.3.1.3</w:t>
            </w:r>
            <w:r w:rsidR="00A07F9C">
              <w:rPr>
                <w:lang w:val="kk-KZ"/>
              </w:rPr>
              <w:t xml:space="preserve"> </w:t>
            </w:r>
            <w:r w:rsidR="00A07F9C" w:rsidRPr="00871773">
              <w:rPr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13545C" w:rsidRPr="000C51C0" w:rsidTr="0006612C">
        <w:tc>
          <w:tcPr>
            <w:tcW w:w="5000" w:type="pct"/>
            <w:gridSpan w:val="3"/>
          </w:tcPr>
          <w:p w:rsidR="0013545C" w:rsidRPr="003C1B7A" w:rsidRDefault="0013545C" w:rsidP="001768CF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13545C" w:rsidRPr="00CB2A1E" w:rsidTr="00ED6691">
        <w:tc>
          <w:tcPr>
            <w:tcW w:w="895" w:type="pct"/>
          </w:tcPr>
          <w:p w:rsidR="008303FE" w:rsidRPr="006547A6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3545C" w:rsidRPr="00622F3C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20" w:type="pct"/>
          </w:tcPr>
          <w:p w:rsidR="0013545C" w:rsidRPr="008303FE" w:rsidRDefault="0083335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5" w:type="pct"/>
          </w:tcPr>
          <w:p w:rsidR="0083335E" w:rsidRPr="009F2D62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.1.2.4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наб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ирать текст различными шрифтами</w:t>
            </w:r>
          </w:p>
          <w:p w:rsidR="0083335E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.1.2.5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использовать основны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е способы сохранения документов</w:t>
            </w:r>
          </w:p>
          <w:p w:rsidR="0013545C" w:rsidRPr="0083335E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.1.2.6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использовать основные правила набора и редактирования текста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 xml:space="preserve">(перемещение по тексту с помощью манипулятора «мышь», клавиатуры, полосы прокрутки, выделение 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>слова, текста, копирование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</w:tr>
      <w:tr w:rsidR="00EA0DF4" w:rsidRPr="00880175" w:rsidTr="00ED6691">
        <w:tc>
          <w:tcPr>
            <w:tcW w:w="895" w:type="pct"/>
            <w:vMerge w:val="restart"/>
          </w:tcPr>
          <w:p w:rsidR="00EA0DF4" w:rsidRDefault="00EA0DF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EA0DF4" w:rsidRPr="008303FE" w:rsidRDefault="00EA0DF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20" w:type="pct"/>
          </w:tcPr>
          <w:p w:rsidR="00EA0DF4" w:rsidRPr="008303FE" w:rsidRDefault="00EA0DF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5" w:type="pct"/>
          </w:tcPr>
          <w:p w:rsidR="00EA0DF4" w:rsidRPr="00880175" w:rsidRDefault="00EA0DF4" w:rsidP="001768CF">
            <w:pPr>
              <w:pStyle w:val="NESTableText"/>
              <w:ind w:left="0"/>
              <w:rPr>
                <w:lang w:val="kk-KZ"/>
              </w:rPr>
            </w:pPr>
            <w:r w:rsidRPr="00880175">
              <w:t>10.2.1.4 знать назначение программы «Проводник»</w:t>
            </w:r>
          </w:p>
          <w:p w:rsidR="00EA0DF4" w:rsidRPr="00880175" w:rsidRDefault="00EA0DF4" w:rsidP="001768CF">
            <w:pPr>
              <w:pStyle w:val="NESTableText"/>
              <w:ind w:left="0"/>
            </w:pPr>
            <w:r w:rsidRPr="00880175">
              <w:t>10.2.1.5</w:t>
            </w:r>
            <w:r w:rsidRPr="00880175">
              <w:rPr>
                <w:lang w:val="kk-KZ"/>
              </w:rPr>
              <w:t xml:space="preserve"> з</w:t>
            </w:r>
            <w:proofErr w:type="spellStart"/>
            <w:r w:rsidRPr="00880175">
              <w:t>нать</w:t>
            </w:r>
            <w:proofErr w:type="spellEnd"/>
            <w:r w:rsidRPr="00880175">
              <w:t xml:space="preserve"> справочную систему </w:t>
            </w:r>
            <w:r w:rsidRPr="00880175">
              <w:rPr>
                <w:lang w:val="en-US"/>
              </w:rPr>
              <w:t>Windows</w:t>
            </w:r>
            <w:r w:rsidR="00880175" w:rsidRPr="00880175">
              <w:t xml:space="preserve"> 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>)</w:t>
            </w:r>
          </w:p>
          <w:p w:rsidR="00EA0DF4" w:rsidRPr="00880175" w:rsidRDefault="00EA0DF4" w:rsidP="001768CF">
            <w:pPr>
              <w:pStyle w:val="NESTableText"/>
              <w:ind w:left="0"/>
            </w:pPr>
            <w:r w:rsidRPr="00880175">
              <w:t>10.2.1.6</w:t>
            </w:r>
            <w:r w:rsidRPr="00880175">
              <w:rPr>
                <w:lang w:val="kk-KZ"/>
              </w:rPr>
              <w:t xml:space="preserve"> з</w:t>
            </w:r>
            <w:proofErr w:type="spellStart"/>
            <w:r w:rsidRPr="00880175">
              <w:t>нать</w:t>
            </w:r>
            <w:proofErr w:type="spellEnd"/>
            <w:r w:rsidRPr="00880175">
              <w:t xml:space="preserve"> настройки </w:t>
            </w:r>
            <w:r w:rsidRPr="00880175">
              <w:rPr>
                <w:lang w:val="en-US"/>
              </w:rPr>
              <w:t>Windows</w:t>
            </w:r>
            <w:r w:rsidR="00880175" w:rsidRPr="00880175">
              <w:t xml:space="preserve"> (</w:t>
            </w:r>
            <w:proofErr w:type="spellStart"/>
            <w:r w:rsidR="00880175" w:rsidRPr="00880175">
              <w:t>виндоус</w:t>
            </w:r>
            <w:proofErr w:type="spellEnd"/>
            <w:r w:rsidR="00880175" w:rsidRPr="00880175">
              <w:t>)</w:t>
            </w:r>
          </w:p>
        </w:tc>
      </w:tr>
      <w:tr w:rsidR="00EA0DF4" w:rsidRPr="00CB2A1E" w:rsidTr="00ED6691">
        <w:tc>
          <w:tcPr>
            <w:tcW w:w="895" w:type="pct"/>
            <w:vMerge/>
          </w:tcPr>
          <w:p w:rsidR="00EA0DF4" w:rsidRPr="008303FE" w:rsidRDefault="00EA0DF4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20" w:type="pct"/>
          </w:tcPr>
          <w:p w:rsidR="00EA0DF4" w:rsidRPr="008303FE" w:rsidRDefault="00EA0DF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Компьютерные сети</w:t>
            </w:r>
          </w:p>
        </w:tc>
        <w:tc>
          <w:tcPr>
            <w:tcW w:w="2985" w:type="pct"/>
          </w:tcPr>
          <w:p w:rsidR="00EA0DF4" w:rsidRPr="00A07F9C" w:rsidRDefault="00EA0DF4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10.2.2.2 осуществлять поиск информации в сети </w:t>
            </w:r>
            <w:r w:rsidRPr="009F2D62">
              <w:rPr>
                <w:rFonts w:ascii="Times New Roman" w:hAnsi="Times New Roman"/>
                <w:sz w:val="24"/>
                <w:lang w:val="en-US"/>
              </w:rPr>
              <w:t>Internet</w:t>
            </w:r>
            <w:r w:rsidR="00880175">
              <w:rPr>
                <w:rFonts w:ascii="Times New Roman" w:hAnsi="Times New Roman"/>
                <w:sz w:val="24"/>
                <w:lang w:val="ru-RU"/>
              </w:rPr>
              <w:t xml:space="preserve"> (интернет)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 использованием простых запросов (по одному признаку)</w:t>
            </w:r>
          </w:p>
        </w:tc>
      </w:tr>
      <w:tr w:rsidR="00A07F9C" w:rsidRPr="00CB2A1E" w:rsidTr="00ED6691">
        <w:tc>
          <w:tcPr>
            <w:tcW w:w="895" w:type="pct"/>
          </w:tcPr>
          <w:p w:rsidR="00A07F9C" w:rsidRPr="008303FE" w:rsidRDefault="00A07F9C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20" w:type="pct"/>
          </w:tcPr>
          <w:p w:rsidR="00A07F9C" w:rsidRDefault="00A07F9C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5" w:type="pct"/>
          </w:tcPr>
          <w:p w:rsidR="00A07F9C" w:rsidRDefault="00135A6B" w:rsidP="001768C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 w:rsidR="00A07F9C" w:rsidRPr="009F2D62">
              <w:t>.3</w:t>
            </w:r>
            <w:r w:rsidR="00A07F9C">
              <w:t>.1.1 выполнять</w:t>
            </w:r>
            <w:r w:rsidR="00A07F9C" w:rsidRPr="009F2D62">
              <w:t xml:space="preserve"> правила техники безопасности при работе с компьютером;</w:t>
            </w:r>
          </w:p>
          <w:p w:rsidR="00A07F9C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07F9C" w:rsidRPr="001038F2">
              <w:rPr>
                <w:lang w:val="ru-RU"/>
              </w:rPr>
              <w:t>.3.1.2</w:t>
            </w:r>
            <w:r w:rsidR="00A07F9C">
              <w:rPr>
                <w:lang w:val="kk-KZ"/>
              </w:rPr>
              <w:t xml:space="preserve"> </w:t>
            </w:r>
            <w:r w:rsidR="00A07F9C" w:rsidRPr="001038F2">
              <w:rPr>
                <w:lang w:val="ru-RU"/>
              </w:rPr>
              <w:t>выполнять упражнения для профилактики</w:t>
            </w:r>
            <w:r w:rsidR="00A07F9C">
              <w:rPr>
                <w:lang w:val="kk-KZ"/>
              </w:rPr>
              <w:t xml:space="preserve"> </w:t>
            </w:r>
            <w:r w:rsidR="00DC0ADF">
              <w:rPr>
                <w:lang w:val="ru-RU"/>
              </w:rPr>
              <w:t>зрительного переутомления</w:t>
            </w:r>
          </w:p>
          <w:p w:rsidR="00A07F9C" w:rsidRPr="00A07F9C" w:rsidRDefault="00135A6B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07F9C" w:rsidRPr="001038F2">
              <w:rPr>
                <w:lang w:val="ru-RU"/>
              </w:rPr>
              <w:t>.3.1.3</w:t>
            </w:r>
            <w:r w:rsidR="00A07F9C">
              <w:rPr>
                <w:lang w:val="kk-KZ"/>
              </w:rPr>
              <w:t xml:space="preserve"> </w:t>
            </w:r>
            <w:r w:rsidR="00A07F9C" w:rsidRPr="00871773">
              <w:rPr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13545C" w:rsidRPr="000C51C0" w:rsidTr="0006612C">
        <w:tc>
          <w:tcPr>
            <w:tcW w:w="5000" w:type="pct"/>
            <w:gridSpan w:val="3"/>
          </w:tcPr>
          <w:p w:rsidR="0013545C" w:rsidRPr="003C1B7A" w:rsidRDefault="0013545C" w:rsidP="001768CF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13545C" w:rsidRPr="00CB2A1E" w:rsidTr="00ED6691">
        <w:tc>
          <w:tcPr>
            <w:tcW w:w="895" w:type="pct"/>
          </w:tcPr>
          <w:p w:rsidR="008303FE" w:rsidRPr="006547A6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3545C" w:rsidRPr="004B6B2C" w:rsidRDefault="008303FE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20" w:type="pct"/>
          </w:tcPr>
          <w:p w:rsidR="0013545C" w:rsidRPr="008303FE" w:rsidRDefault="0083335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ционных объектов</w:t>
            </w:r>
          </w:p>
        </w:tc>
        <w:tc>
          <w:tcPr>
            <w:tcW w:w="2985" w:type="pct"/>
          </w:tcPr>
          <w:p w:rsidR="0083335E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.1.2.7 уметь форматировать текст (устанавливать размер и начерт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ание шрифта, выравнивать абзац)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83335E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.1.2.8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знать основные</w:t>
            </w:r>
            <w:r w:rsidR="0083335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способы сохранения документа</w:t>
            </w:r>
          </w:p>
          <w:p w:rsidR="0013545C" w:rsidRPr="0083335E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83335E" w:rsidRPr="009F2D62">
              <w:rPr>
                <w:rFonts w:ascii="Times New Roman" w:hAnsi="Times New Roman"/>
                <w:sz w:val="24"/>
                <w:lang w:val="ru-RU"/>
              </w:rPr>
              <w:t>.1.2.</w:t>
            </w:r>
            <w:r w:rsidR="0083335E" w:rsidRPr="00C55CA0">
              <w:rPr>
                <w:rFonts w:ascii="Times New Roman" w:hAnsi="Times New Roman"/>
                <w:sz w:val="24"/>
                <w:lang w:val="ru-RU"/>
              </w:rPr>
              <w:t>9 знать основные методы работы с таблицей</w:t>
            </w:r>
          </w:p>
        </w:tc>
      </w:tr>
      <w:tr w:rsidR="0013545C" w:rsidRPr="00CB2A1E" w:rsidTr="00ED6691">
        <w:tc>
          <w:tcPr>
            <w:tcW w:w="895" w:type="pct"/>
          </w:tcPr>
          <w:p w:rsidR="008303FE" w:rsidRDefault="008303F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</w:p>
          <w:p w:rsidR="0013545C" w:rsidRPr="008303FE" w:rsidRDefault="008303F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20" w:type="pct"/>
          </w:tcPr>
          <w:p w:rsidR="0013545C" w:rsidRPr="008303FE" w:rsidRDefault="0083335E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5" w:type="pct"/>
          </w:tcPr>
          <w:p w:rsidR="001C7962" w:rsidRPr="00DC0ADF" w:rsidRDefault="00135A6B" w:rsidP="001768C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 w:rsidR="001C7962" w:rsidRPr="009F2D62">
              <w:t>.2.1.7</w:t>
            </w:r>
            <w:r w:rsidR="001C7962">
              <w:rPr>
                <w:lang w:val="kk-KZ"/>
              </w:rPr>
              <w:t xml:space="preserve"> </w:t>
            </w:r>
            <w:r w:rsidR="00DC0ADF">
              <w:t>знать функции значка «Корзина»</w:t>
            </w:r>
          </w:p>
          <w:p w:rsidR="0013545C" w:rsidRPr="00DC0ADF" w:rsidRDefault="00135A6B" w:rsidP="001768C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 w:rsidR="001C7962" w:rsidRPr="009F2D62">
              <w:t>.2.1.8 знать функции значка «Мой компьютер»</w:t>
            </w:r>
          </w:p>
        </w:tc>
      </w:tr>
      <w:tr w:rsidR="0013545C" w:rsidRPr="00CB2A1E" w:rsidTr="00ED6691">
        <w:tc>
          <w:tcPr>
            <w:tcW w:w="895" w:type="pct"/>
          </w:tcPr>
          <w:p w:rsidR="0013545C" w:rsidRPr="008303FE" w:rsidRDefault="0013545C" w:rsidP="00176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20" w:type="pct"/>
          </w:tcPr>
          <w:p w:rsidR="0013545C" w:rsidRPr="008303FE" w:rsidRDefault="001C7962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Компьютерные сети</w:t>
            </w:r>
          </w:p>
        </w:tc>
        <w:tc>
          <w:tcPr>
            <w:tcW w:w="2985" w:type="pct"/>
          </w:tcPr>
          <w:p w:rsidR="0013545C" w:rsidRPr="004A220F" w:rsidRDefault="00135A6B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4A220F">
              <w:rPr>
                <w:rFonts w:ascii="Times New Roman" w:hAnsi="Times New Roman"/>
                <w:sz w:val="24"/>
                <w:lang w:val="ru-RU"/>
              </w:rPr>
              <w:t xml:space="preserve">.2.2.2 осуществлять поиск информации в сети </w:t>
            </w:r>
            <w:r w:rsidR="004A220F" w:rsidRPr="009F2D62">
              <w:rPr>
                <w:rFonts w:ascii="Times New Roman" w:hAnsi="Times New Roman"/>
                <w:sz w:val="24"/>
                <w:lang w:val="en-US"/>
              </w:rPr>
              <w:t>Internet</w:t>
            </w:r>
            <w:r w:rsidR="00880175">
              <w:rPr>
                <w:rFonts w:ascii="Times New Roman" w:hAnsi="Times New Roman"/>
                <w:sz w:val="24"/>
                <w:lang w:val="ru-RU"/>
              </w:rPr>
              <w:t xml:space="preserve"> (интернет)</w:t>
            </w:r>
            <w:r w:rsidR="004A220F">
              <w:rPr>
                <w:rFonts w:ascii="Times New Roman" w:hAnsi="Times New Roman"/>
                <w:sz w:val="24"/>
                <w:lang w:val="ru-RU"/>
              </w:rPr>
              <w:t xml:space="preserve"> с использованием простых запросов (по одному признаку)</w:t>
            </w:r>
          </w:p>
        </w:tc>
      </w:tr>
      <w:tr w:rsidR="001B351A" w:rsidRPr="00CB2A1E" w:rsidTr="00ED6691">
        <w:tc>
          <w:tcPr>
            <w:tcW w:w="895" w:type="pct"/>
            <w:vMerge w:val="restart"/>
          </w:tcPr>
          <w:p w:rsidR="001B351A" w:rsidRPr="008303FE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20" w:type="pct"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5" w:type="pct"/>
          </w:tcPr>
          <w:p w:rsidR="001B351A" w:rsidRPr="00DC0ADF" w:rsidRDefault="001B351A" w:rsidP="001768C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 w:rsidRPr="009F2D62">
              <w:t>.3</w:t>
            </w:r>
            <w:r>
              <w:t>.1.1 выполнять</w:t>
            </w:r>
            <w:r w:rsidRPr="009F2D62">
              <w:t xml:space="preserve"> правила техники безопа</w:t>
            </w:r>
            <w:r w:rsidR="00DC0ADF">
              <w:t>сности при работе с компьютером</w:t>
            </w:r>
          </w:p>
          <w:p w:rsidR="00ED6691" w:rsidRDefault="001B351A" w:rsidP="00DC0AD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1038F2">
              <w:rPr>
                <w:lang w:val="ru-RU"/>
              </w:rPr>
              <w:t>.3.1.2</w:t>
            </w:r>
            <w:r>
              <w:rPr>
                <w:lang w:val="kk-KZ"/>
              </w:rPr>
              <w:t xml:space="preserve"> </w:t>
            </w:r>
            <w:r w:rsidRPr="001038F2">
              <w:rPr>
                <w:lang w:val="ru-RU"/>
              </w:rPr>
              <w:t>выполнять упражнения для профилактики</w:t>
            </w:r>
            <w:r>
              <w:rPr>
                <w:lang w:val="kk-KZ"/>
              </w:rPr>
              <w:t xml:space="preserve"> </w:t>
            </w:r>
            <w:r w:rsidR="00DC0ADF">
              <w:rPr>
                <w:lang w:val="ru-RU"/>
              </w:rPr>
              <w:t xml:space="preserve">зрительного переутомления </w:t>
            </w:r>
          </w:p>
          <w:p w:rsidR="001B351A" w:rsidRPr="00A07F9C" w:rsidRDefault="001B351A" w:rsidP="00DC0AD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1038F2">
              <w:rPr>
                <w:lang w:val="ru-RU"/>
              </w:rPr>
              <w:t>.3.1.3</w:t>
            </w:r>
            <w:r>
              <w:rPr>
                <w:lang w:val="kk-KZ"/>
              </w:rPr>
              <w:t xml:space="preserve"> </w:t>
            </w:r>
            <w:r w:rsidRPr="00871773">
              <w:rPr>
                <w:lang w:val="ru-RU"/>
              </w:rPr>
              <w:t>выполнять упражнения по снятию статического напряжения</w:t>
            </w:r>
          </w:p>
        </w:tc>
      </w:tr>
      <w:tr w:rsidR="001B351A" w:rsidRPr="00CB2A1E" w:rsidTr="00ED6691">
        <w:tc>
          <w:tcPr>
            <w:tcW w:w="895" w:type="pct"/>
            <w:vMerge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20" w:type="pct"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Информационная и о</w:t>
            </w:r>
            <w:r w:rsidR="0066411E">
              <w:rPr>
                <w:rFonts w:ascii="Times New Roman" w:hAnsi="Times New Roman"/>
                <w:sz w:val="24"/>
                <w:lang w:val="ru-RU"/>
              </w:rPr>
              <w:t>н-</w:t>
            </w:r>
            <w:proofErr w:type="spellStart"/>
            <w:r w:rsidR="0066411E">
              <w:rPr>
                <w:rFonts w:ascii="Times New Roman" w:hAnsi="Times New Roman"/>
                <w:sz w:val="24"/>
                <w:lang w:val="ru-RU"/>
              </w:rPr>
              <w:t>лайн</w:t>
            </w:r>
            <w:proofErr w:type="spellEnd"/>
            <w:r w:rsidR="0066411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безопасность</w:t>
            </w:r>
          </w:p>
        </w:tc>
        <w:tc>
          <w:tcPr>
            <w:tcW w:w="2985" w:type="pct"/>
          </w:tcPr>
          <w:p w:rsidR="001B351A" w:rsidRPr="00DC0ADF" w:rsidRDefault="001B351A" w:rsidP="00DC0AD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>
              <w:rPr>
                <w:lang w:val="kk-KZ"/>
              </w:rPr>
              <w:t xml:space="preserve">.3.1.4 </w:t>
            </w:r>
            <w:r w:rsidRPr="009F2D62">
              <w:t>знать примеры влияния различных электронных устройств на организм человека</w:t>
            </w:r>
          </w:p>
        </w:tc>
      </w:tr>
      <w:tr w:rsidR="0013545C" w:rsidRPr="000C51C0" w:rsidTr="0006612C">
        <w:tc>
          <w:tcPr>
            <w:tcW w:w="5000" w:type="pct"/>
            <w:gridSpan w:val="3"/>
          </w:tcPr>
          <w:p w:rsidR="0013545C" w:rsidRPr="003C1B7A" w:rsidRDefault="0013545C" w:rsidP="001768CF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13545C" w:rsidRPr="00CB2A1E" w:rsidTr="00ED6691">
        <w:tc>
          <w:tcPr>
            <w:tcW w:w="895" w:type="pct"/>
          </w:tcPr>
          <w:p w:rsidR="008303FE" w:rsidRPr="006547A6" w:rsidRDefault="008303FE" w:rsidP="001768C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6547A6">
              <w:rPr>
                <w:rFonts w:ascii="Times New Roman" w:hAnsi="Times New Roman"/>
                <w:sz w:val="24"/>
              </w:rPr>
              <w:t xml:space="preserve">. </w:t>
            </w:r>
          </w:p>
          <w:p w:rsidR="0013545C" w:rsidRPr="004B6B2C" w:rsidRDefault="008303F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1120" w:type="pct"/>
          </w:tcPr>
          <w:p w:rsidR="0013545C" w:rsidRPr="008303FE" w:rsidRDefault="0083335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>Создание и преобразова</w:t>
            </w:r>
            <w:r w:rsidR="008303FE">
              <w:rPr>
                <w:rFonts w:ascii="Times New Roman" w:hAnsi="Times New Roman"/>
                <w:sz w:val="24"/>
                <w:lang w:val="ru-RU"/>
              </w:rPr>
              <w:t>ние информа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t xml:space="preserve">ционных </w:t>
            </w:r>
            <w:r w:rsidR="008303FE" w:rsidRPr="009F2D62">
              <w:rPr>
                <w:rFonts w:ascii="Times New Roman" w:hAnsi="Times New Roman"/>
                <w:sz w:val="24"/>
                <w:lang w:val="ru-RU"/>
              </w:rPr>
              <w:lastRenderedPageBreak/>
              <w:t>объектов</w:t>
            </w:r>
          </w:p>
        </w:tc>
        <w:tc>
          <w:tcPr>
            <w:tcW w:w="2985" w:type="pct"/>
          </w:tcPr>
          <w:p w:rsidR="0083335E" w:rsidRDefault="00135A6B" w:rsidP="001768CF">
            <w:pPr>
              <w:pStyle w:val="15"/>
              <w:ind w:firstLine="34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  <w:r w:rsidR="0083335E" w:rsidRPr="00C55CA0">
              <w:rPr>
                <w:rFonts w:ascii="Times New Roman" w:hAnsi="Times New Roman"/>
                <w:sz w:val="24"/>
              </w:rPr>
              <w:t xml:space="preserve">.1.2.10 использовать графический редактор </w:t>
            </w:r>
            <w:r w:rsidR="0083335E" w:rsidRPr="00C55CA0">
              <w:rPr>
                <w:rFonts w:ascii="Times New Roman" w:hAnsi="Times New Roman"/>
                <w:sz w:val="24"/>
                <w:lang w:val="en-US"/>
              </w:rPr>
              <w:t>Paint</w:t>
            </w:r>
            <w:r w:rsidR="0083335E" w:rsidRPr="00C55CA0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880175">
              <w:rPr>
                <w:rFonts w:ascii="Times New Roman" w:hAnsi="Times New Roman"/>
                <w:sz w:val="24"/>
                <w:lang w:val="kk-KZ"/>
              </w:rPr>
              <w:t>(пейнт)</w:t>
            </w:r>
          </w:p>
          <w:p w:rsidR="0013545C" w:rsidRPr="00DC0ADF" w:rsidRDefault="00135A6B" w:rsidP="001768CF">
            <w:pPr>
              <w:pStyle w:val="15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3335E" w:rsidRPr="00C55CA0">
              <w:rPr>
                <w:rFonts w:ascii="Times New Roman" w:hAnsi="Times New Roman"/>
                <w:sz w:val="24"/>
              </w:rPr>
              <w:t>.1.2.11</w:t>
            </w:r>
            <w:r w:rsidR="0083335E">
              <w:rPr>
                <w:rFonts w:ascii="Times New Roman" w:hAnsi="Times New Roman"/>
                <w:sz w:val="24"/>
              </w:rPr>
              <w:t xml:space="preserve"> </w:t>
            </w:r>
            <w:r w:rsidR="0083335E" w:rsidRPr="00C55CA0">
              <w:rPr>
                <w:rFonts w:ascii="Times New Roman" w:hAnsi="Times New Roman"/>
                <w:sz w:val="24"/>
              </w:rPr>
              <w:t>знать порядок печати документа</w:t>
            </w:r>
            <w:r w:rsidR="0083335E">
              <w:rPr>
                <w:rFonts w:ascii="Times New Roman" w:hAnsi="Times New Roman"/>
                <w:sz w:val="24"/>
              </w:rPr>
              <w:t xml:space="preserve"> на </w:t>
            </w:r>
            <w:r w:rsidR="0083335E">
              <w:rPr>
                <w:rFonts w:ascii="Times New Roman" w:hAnsi="Times New Roman"/>
                <w:sz w:val="24"/>
              </w:rPr>
              <w:lastRenderedPageBreak/>
              <w:t>принтере</w:t>
            </w:r>
          </w:p>
        </w:tc>
      </w:tr>
      <w:tr w:rsidR="001B351A" w:rsidRPr="00CB2A1E" w:rsidTr="00ED6691">
        <w:tc>
          <w:tcPr>
            <w:tcW w:w="895" w:type="pct"/>
            <w:vMerge w:val="restart"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 </w:t>
            </w:r>
          </w:p>
          <w:p w:rsidR="001B351A" w:rsidRPr="008303FE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17622">
              <w:rPr>
                <w:rFonts w:ascii="Times New Roman" w:hAnsi="Times New Roman"/>
                <w:sz w:val="24"/>
                <w:lang w:val="ru-RU"/>
              </w:rPr>
              <w:t>Компьютерные системы</w:t>
            </w:r>
          </w:p>
        </w:tc>
        <w:tc>
          <w:tcPr>
            <w:tcW w:w="1120" w:type="pct"/>
          </w:tcPr>
          <w:p w:rsidR="001B351A" w:rsidRPr="008303FE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Pr="009F2D62">
              <w:rPr>
                <w:rFonts w:ascii="Times New Roman" w:hAnsi="Times New Roman"/>
                <w:sz w:val="24"/>
                <w:lang w:val="ru-RU" w:eastAsia="en-GB"/>
              </w:rPr>
              <w:t>Устройства компьютера</w:t>
            </w:r>
          </w:p>
        </w:tc>
        <w:tc>
          <w:tcPr>
            <w:tcW w:w="2985" w:type="pct"/>
          </w:tcPr>
          <w:p w:rsidR="001B351A" w:rsidRPr="00FC2A5A" w:rsidRDefault="001B351A" w:rsidP="001768CF">
            <w:pPr>
              <w:pStyle w:val="15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Pr="00FC2A5A">
              <w:rPr>
                <w:rFonts w:ascii="Times New Roman" w:hAnsi="Times New Roman"/>
                <w:sz w:val="24"/>
                <w:szCs w:val="24"/>
              </w:rPr>
              <w:t>.2.1.9</w:t>
            </w:r>
            <w:r w:rsidRPr="00FC2A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C2A5A">
              <w:rPr>
                <w:rFonts w:ascii="Times New Roman" w:hAnsi="Times New Roman"/>
                <w:sz w:val="24"/>
                <w:szCs w:val="24"/>
              </w:rPr>
              <w:t>описывать назначение видов памяти компьютера (внутренняя память</w:t>
            </w:r>
            <w:r w:rsidRPr="00FC2A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C2A5A">
              <w:rPr>
                <w:rFonts w:ascii="Times New Roman" w:hAnsi="Times New Roman"/>
                <w:sz w:val="24"/>
                <w:szCs w:val="24"/>
              </w:rPr>
              <w:t>(</w:t>
            </w:r>
            <w:r w:rsidRPr="00FC2A5A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FC2A5A">
              <w:rPr>
                <w:rFonts w:ascii="Times New Roman" w:hAnsi="Times New Roman"/>
                <w:sz w:val="24"/>
                <w:szCs w:val="24"/>
              </w:rPr>
              <w:t>перативная</w:t>
            </w:r>
            <w:proofErr w:type="spellEnd"/>
            <w:r w:rsidRPr="00FC2A5A">
              <w:rPr>
                <w:rFonts w:ascii="Times New Roman" w:hAnsi="Times New Roman"/>
                <w:sz w:val="24"/>
                <w:szCs w:val="24"/>
              </w:rPr>
              <w:t>),</w:t>
            </w:r>
            <w:r w:rsidRPr="00FC2A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внешняя (долговреме</w:t>
            </w:r>
            <w:r w:rsidR="00DC0ADF">
              <w:rPr>
                <w:rFonts w:ascii="Times New Roman" w:hAnsi="Times New Roman"/>
                <w:sz w:val="24"/>
                <w:szCs w:val="24"/>
                <w:lang w:val="kk-KZ"/>
              </w:rPr>
              <w:t>нная) память: диск, флеш-карта</w:t>
            </w:r>
          </w:p>
          <w:p w:rsidR="001B351A" w:rsidRPr="00DC0ADF" w:rsidRDefault="001B351A" w:rsidP="001768CF">
            <w:pPr>
              <w:pStyle w:val="15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Pr="00FC2A5A">
              <w:rPr>
                <w:rFonts w:ascii="Times New Roman" w:hAnsi="Times New Roman"/>
                <w:sz w:val="24"/>
                <w:szCs w:val="24"/>
                <w:lang w:val="kk-KZ"/>
              </w:rPr>
              <w:t>.2.1.10</w:t>
            </w:r>
            <w:r w:rsidRPr="00FC2A5A">
              <w:rPr>
                <w:rFonts w:ascii="Times New Roman" w:hAnsi="Times New Roman"/>
                <w:sz w:val="24"/>
                <w:szCs w:val="24"/>
              </w:rPr>
              <w:t xml:space="preserve"> знать последовательность действий</w:t>
            </w:r>
            <w:r w:rsidRPr="00FC2A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C2A5A">
              <w:rPr>
                <w:rFonts w:ascii="Times New Roman" w:hAnsi="Times New Roman"/>
                <w:sz w:val="24"/>
                <w:szCs w:val="24"/>
              </w:rPr>
              <w:t>при работе с принтером</w:t>
            </w:r>
          </w:p>
        </w:tc>
      </w:tr>
      <w:tr w:rsidR="001B351A" w:rsidRPr="00CB2A1E" w:rsidTr="00ED6691">
        <w:tc>
          <w:tcPr>
            <w:tcW w:w="895" w:type="pct"/>
            <w:vMerge/>
          </w:tcPr>
          <w:p w:rsidR="001B351A" w:rsidRPr="008303FE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20" w:type="pct"/>
          </w:tcPr>
          <w:p w:rsidR="001B351A" w:rsidRPr="008303FE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Компьютерные сети</w:t>
            </w:r>
          </w:p>
        </w:tc>
        <w:tc>
          <w:tcPr>
            <w:tcW w:w="2985" w:type="pct"/>
          </w:tcPr>
          <w:p w:rsidR="001B351A" w:rsidRDefault="001B351A" w:rsidP="00176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.2.2.3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на элементарном уровне </w:t>
            </w:r>
            <w:r w:rsidRPr="009F2D62">
              <w:rPr>
                <w:rFonts w:ascii="Times New Roman" w:hAnsi="Times New Roman"/>
                <w:sz w:val="24"/>
                <w:lang w:val="ru-RU"/>
              </w:rPr>
              <w:t>преимущества беспроводной связи</w:t>
            </w:r>
          </w:p>
          <w:p w:rsidR="001B351A" w:rsidRPr="00DC0ADF" w:rsidRDefault="001B351A" w:rsidP="00DC0AD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10.2.2.4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иметь пре</w:t>
            </w:r>
            <w:r w:rsidR="00DC0ADF">
              <w:rPr>
                <w:rFonts w:ascii="Times New Roman" w:hAnsi="Times New Roman"/>
                <w:sz w:val="24"/>
                <w:lang w:val="ru-RU"/>
              </w:rPr>
              <w:t>дставления о компьютерных сетях</w:t>
            </w:r>
          </w:p>
        </w:tc>
      </w:tr>
      <w:tr w:rsidR="001B351A" w:rsidRPr="00CB2A1E" w:rsidTr="00ED6691">
        <w:tc>
          <w:tcPr>
            <w:tcW w:w="895" w:type="pct"/>
            <w:vMerge w:val="restart"/>
          </w:tcPr>
          <w:p w:rsidR="001B351A" w:rsidRPr="008303FE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Здоровье и безопасность</w:t>
            </w:r>
          </w:p>
        </w:tc>
        <w:tc>
          <w:tcPr>
            <w:tcW w:w="1120" w:type="pct"/>
          </w:tcPr>
          <w:p w:rsidR="001B351A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Техника безопасности</w:t>
            </w:r>
          </w:p>
        </w:tc>
        <w:tc>
          <w:tcPr>
            <w:tcW w:w="2985" w:type="pct"/>
          </w:tcPr>
          <w:p w:rsidR="001B351A" w:rsidRPr="00DC0ADF" w:rsidRDefault="001B351A" w:rsidP="001768CF">
            <w:pPr>
              <w:pStyle w:val="NESTableText"/>
              <w:ind w:left="0"/>
              <w:rPr>
                <w:lang w:val="kk-KZ"/>
              </w:rPr>
            </w:pPr>
            <w:r>
              <w:t>10</w:t>
            </w:r>
            <w:r w:rsidRPr="009F2D62">
              <w:t>.3</w:t>
            </w:r>
            <w:r>
              <w:t>.1.1 выполнять</w:t>
            </w:r>
            <w:r w:rsidRPr="009F2D62">
              <w:t xml:space="preserve"> правила техники безопа</w:t>
            </w:r>
            <w:r w:rsidR="00DC0ADF">
              <w:t>сности при работе с компьютером</w:t>
            </w:r>
          </w:p>
          <w:p w:rsidR="001B351A" w:rsidRDefault="001B351A" w:rsidP="001768CF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1038F2">
              <w:rPr>
                <w:lang w:val="ru-RU"/>
              </w:rPr>
              <w:t>.3.1.2</w:t>
            </w:r>
            <w:r>
              <w:rPr>
                <w:lang w:val="kk-KZ"/>
              </w:rPr>
              <w:t xml:space="preserve"> </w:t>
            </w:r>
            <w:r w:rsidRPr="001038F2">
              <w:rPr>
                <w:lang w:val="ru-RU"/>
              </w:rPr>
              <w:t>выполнять упражнения для профилактики</w:t>
            </w:r>
            <w:r>
              <w:rPr>
                <w:lang w:val="kk-KZ"/>
              </w:rPr>
              <w:t xml:space="preserve"> </w:t>
            </w:r>
            <w:r w:rsidR="00DC0ADF">
              <w:rPr>
                <w:lang w:val="ru-RU"/>
              </w:rPr>
              <w:t>зрительного переутомления</w:t>
            </w:r>
          </w:p>
          <w:p w:rsidR="001B351A" w:rsidRPr="00DC0ADF" w:rsidRDefault="001B351A" w:rsidP="00DC0ADF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>
              <w:rPr>
                <w:lang w:val="ru-RU"/>
              </w:rPr>
              <w:t>10</w:t>
            </w:r>
            <w:r w:rsidRPr="001038F2">
              <w:rPr>
                <w:lang w:val="ru-RU"/>
              </w:rPr>
              <w:t>.3.1.3</w:t>
            </w:r>
            <w:r>
              <w:rPr>
                <w:lang w:val="kk-KZ"/>
              </w:rPr>
              <w:t xml:space="preserve"> </w:t>
            </w:r>
            <w:r w:rsidRPr="00871773">
              <w:rPr>
                <w:lang w:val="ru-RU"/>
              </w:rPr>
              <w:t>выполнять упражнения по</w:t>
            </w:r>
            <w:r w:rsidR="00DC0ADF">
              <w:rPr>
                <w:lang w:val="ru-RU"/>
              </w:rPr>
              <w:t xml:space="preserve"> снятию статического напряжения</w:t>
            </w:r>
          </w:p>
        </w:tc>
      </w:tr>
      <w:tr w:rsidR="001B351A" w:rsidRPr="00CB2A1E" w:rsidTr="00ED6691">
        <w:tc>
          <w:tcPr>
            <w:tcW w:w="895" w:type="pct"/>
            <w:vMerge/>
          </w:tcPr>
          <w:p w:rsidR="001B351A" w:rsidRDefault="001B351A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20" w:type="pct"/>
          </w:tcPr>
          <w:p w:rsidR="001B351A" w:rsidRDefault="0066411E" w:rsidP="00176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Информационная и он</w:t>
            </w:r>
            <w:r w:rsidR="001B351A">
              <w:rPr>
                <w:rFonts w:ascii="Times New Roman" w:hAnsi="Times New Roman"/>
                <w:sz w:val="24"/>
                <w:lang w:val="ru-RU"/>
              </w:rPr>
              <w:t>лайн безопасность</w:t>
            </w:r>
          </w:p>
        </w:tc>
        <w:tc>
          <w:tcPr>
            <w:tcW w:w="2985" w:type="pct"/>
          </w:tcPr>
          <w:p w:rsidR="001B351A" w:rsidRPr="00DC0ADF" w:rsidRDefault="001B351A" w:rsidP="00B72146">
            <w:pPr>
              <w:pStyle w:val="NESTableText"/>
              <w:ind w:left="0"/>
            </w:pPr>
            <w:r>
              <w:t>10</w:t>
            </w:r>
            <w:r>
              <w:rPr>
                <w:lang w:val="kk-KZ"/>
              </w:rPr>
              <w:t xml:space="preserve">.3.1.4 </w:t>
            </w:r>
            <w:r w:rsidRPr="009F2D62">
              <w:t>знать примеры влияния различных электронных</w:t>
            </w:r>
            <w:r w:rsidR="00DC0ADF">
              <w:t xml:space="preserve"> устройств на организм человека</w:t>
            </w:r>
            <w:r w:rsidRPr="009F2D62">
              <w:t xml:space="preserve"> </w:t>
            </w:r>
          </w:p>
        </w:tc>
      </w:tr>
    </w:tbl>
    <w:p w:rsidR="0013545C" w:rsidRPr="004A220F" w:rsidRDefault="0013545C" w:rsidP="001768CF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13545C" w:rsidRPr="004A220F" w:rsidSect="00F422E8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F8" w:rsidRDefault="00DC7BF8">
      <w:r>
        <w:separator/>
      </w:r>
    </w:p>
  </w:endnote>
  <w:endnote w:type="continuationSeparator" w:id="0">
    <w:p w:rsidR="00DC7BF8" w:rsidRDefault="00DC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F8" w:rsidRDefault="00DC7BF8">
      <w:r>
        <w:separator/>
      </w:r>
    </w:p>
  </w:footnote>
  <w:footnote w:type="continuationSeparator" w:id="0">
    <w:p w:rsidR="00DC7BF8" w:rsidRDefault="00DC7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480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055F0" w:rsidRPr="00F422E8" w:rsidRDefault="00A055F0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F422E8">
          <w:rPr>
            <w:rFonts w:ascii="Times New Roman" w:hAnsi="Times New Roman"/>
            <w:sz w:val="28"/>
            <w:szCs w:val="28"/>
          </w:rPr>
          <w:fldChar w:fldCharType="begin"/>
        </w:r>
        <w:r w:rsidRPr="00F422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422E8">
          <w:rPr>
            <w:rFonts w:ascii="Times New Roman" w:hAnsi="Times New Roman"/>
            <w:sz w:val="28"/>
            <w:szCs w:val="28"/>
          </w:rPr>
          <w:fldChar w:fldCharType="separate"/>
        </w:r>
        <w:r w:rsidR="00585B98" w:rsidRPr="00585B98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F422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572230"/>
      <w:docPartObj>
        <w:docPartGallery w:val="Page Numbers (Top of Page)"/>
        <w:docPartUnique/>
      </w:docPartObj>
    </w:sdtPr>
    <w:sdtEndPr/>
    <w:sdtContent>
      <w:p w:rsidR="00A055F0" w:rsidRDefault="00A055F0" w:rsidP="00F422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22E8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89E350F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D7C5FE4"/>
    <w:multiLevelType w:val="hybridMultilevel"/>
    <w:tmpl w:val="ECC26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51FD1"/>
    <w:multiLevelType w:val="hybridMultilevel"/>
    <w:tmpl w:val="94922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057A1"/>
    <w:multiLevelType w:val="multilevel"/>
    <w:tmpl w:val="17D81D0C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D3F12C3"/>
    <w:multiLevelType w:val="hybridMultilevel"/>
    <w:tmpl w:val="D7D22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E693D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53F12"/>
    <w:multiLevelType w:val="hybridMultilevel"/>
    <w:tmpl w:val="B5EC8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69C3"/>
    <w:multiLevelType w:val="hybridMultilevel"/>
    <w:tmpl w:val="2B62D82E"/>
    <w:lvl w:ilvl="0" w:tplc="6C4AADE2">
      <w:start w:val="3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4A3542"/>
    <w:multiLevelType w:val="hybridMultilevel"/>
    <w:tmpl w:val="3572AB7E"/>
    <w:lvl w:ilvl="0" w:tplc="801E9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49A0CAD"/>
    <w:multiLevelType w:val="multilevel"/>
    <w:tmpl w:val="E5CA0804"/>
    <w:lvl w:ilvl="0">
      <w:start w:val="6"/>
      <w:numFmt w:val="upperRoman"/>
      <w:lvlText w:val="%1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A9200F"/>
    <w:multiLevelType w:val="hybridMultilevel"/>
    <w:tmpl w:val="9F3A2252"/>
    <w:lvl w:ilvl="0" w:tplc="1340D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7">
    <w:nsid w:val="541A2D24"/>
    <w:multiLevelType w:val="hybridMultilevel"/>
    <w:tmpl w:val="6DCE09C0"/>
    <w:lvl w:ilvl="0" w:tplc="529233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21D3B78"/>
    <w:multiLevelType w:val="hybridMultilevel"/>
    <w:tmpl w:val="437EACD2"/>
    <w:lvl w:ilvl="0" w:tplc="21541D38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FDEBA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1015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44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68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F80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E4F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7EDF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E7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F77CD4"/>
    <w:multiLevelType w:val="hybridMultilevel"/>
    <w:tmpl w:val="472A87B0"/>
    <w:lvl w:ilvl="0" w:tplc="1304F706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354AA"/>
    <w:multiLevelType w:val="multilevel"/>
    <w:tmpl w:val="B30A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149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7645191D"/>
    <w:multiLevelType w:val="multilevel"/>
    <w:tmpl w:val="4C6E862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95F7F4E"/>
    <w:multiLevelType w:val="hybridMultilevel"/>
    <w:tmpl w:val="724AF5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FF7CF8"/>
    <w:multiLevelType w:val="hybridMultilevel"/>
    <w:tmpl w:val="D17AD41A"/>
    <w:lvl w:ilvl="0" w:tplc="8EC81B02">
      <w:start w:val="1"/>
      <w:numFmt w:val="decimal"/>
      <w:pStyle w:val="NESHeading2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FB0516D"/>
    <w:multiLevelType w:val="hybridMultilevel"/>
    <w:tmpl w:val="19B0C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1"/>
  </w:num>
  <w:num w:numId="5">
    <w:abstractNumId w:val="0"/>
  </w:num>
  <w:num w:numId="6">
    <w:abstractNumId w:val="15"/>
  </w:num>
  <w:num w:numId="7">
    <w:abstractNumId w:val="25"/>
  </w:num>
  <w:num w:numId="8">
    <w:abstractNumId w:val="17"/>
  </w:num>
  <w:num w:numId="9">
    <w:abstractNumId w:val="20"/>
  </w:num>
  <w:num w:numId="10">
    <w:abstractNumId w:val="3"/>
  </w:num>
  <w:num w:numId="11">
    <w:abstractNumId w:val="24"/>
  </w:num>
  <w:num w:numId="12">
    <w:abstractNumId w:val="8"/>
  </w:num>
  <w:num w:numId="13">
    <w:abstractNumId w:val="4"/>
  </w:num>
  <w:num w:numId="14">
    <w:abstractNumId w:val="6"/>
  </w:num>
  <w:num w:numId="15">
    <w:abstractNumId w:val="26"/>
  </w:num>
  <w:num w:numId="16">
    <w:abstractNumId w:val="12"/>
  </w:num>
  <w:num w:numId="17">
    <w:abstractNumId w:val="14"/>
  </w:num>
  <w:num w:numId="18">
    <w:abstractNumId w:val="23"/>
  </w:num>
  <w:num w:numId="19">
    <w:abstractNumId w:val="5"/>
  </w:num>
  <w:num w:numId="20">
    <w:abstractNumId w:val="22"/>
  </w:num>
  <w:num w:numId="21">
    <w:abstractNumId w:val="2"/>
  </w:num>
  <w:num w:numId="22">
    <w:abstractNumId w:val="13"/>
  </w:num>
  <w:num w:numId="23">
    <w:abstractNumId w:val="21"/>
  </w:num>
  <w:num w:numId="24">
    <w:abstractNumId w:val="9"/>
  </w:num>
  <w:num w:numId="25">
    <w:abstractNumId w:val="10"/>
  </w:num>
  <w:num w:numId="26">
    <w:abstractNumId w:val="7"/>
  </w:num>
  <w:num w:numId="2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10"/>
  <w:displayHorizontalDrawingGridEvery w:val="2"/>
  <w:doNotShadeFormData/>
  <w:noPunctuationKerning/>
  <w:characterSpacingControl w:val="doNotCompress"/>
  <w:hdrShapeDefaults>
    <o:shapedefaults v:ext="edit" spidmax="2049">
      <o:colormru v:ext="edit" colors="#74a5cd,#06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BEB"/>
    <w:rsid w:val="000014E7"/>
    <w:rsid w:val="000033EC"/>
    <w:rsid w:val="00003B20"/>
    <w:rsid w:val="00004252"/>
    <w:rsid w:val="000058C7"/>
    <w:rsid w:val="00006108"/>
    <w:rsid w:val="0000648D"/>
    <w:rsid w:val="00007857"/>
    <w:rsid w:val="00007B7B"/>
    <w:rsid w:val="00011660"/>
    <w:rsid w:val="00013BCB"/>
    <w:rsid w:val="00015211"/>
    <w:rsid w:val="0001589A"/>
    <w:rsid w:val="000159E8"/>
    <w:rsid w:val="00017438"/>
    <w:rsid w:val="00017BC8"/>
    <w:rsid w:val="00020399"/>
    <w:rsid w:val="00020FA5"/>
    <w:rsid w:val="00022302"/>
    <w:rsid w:val="000234C7"/>
    <w:rsid w:val="00023E6E"/>
    <w:rsid w:val="00024725"/>
    <w:rsid w:val="00024F86"/>
    <w:rsid w:val="00025100"/>
    <w:rsid w:val="00025767"/>
    <w:rsid w:val="00025DF2"/>
    <w:rsid w:val="000263C0"/>
    <w:rsid w:val="00026D2D"/>
    <w:rsid w:val="00026D77"/>
    <w:rsid w:val="0002716B"/>
    <w:rsid w:val="00027AEA"/>
    <w:rsid w:val="00027CA8"/>
    <w:rsid w:val="00027D87"/>
    <w:rsid w:val="00030AD5"/>
    <w:rsid w:val="00030DC0"/>
    <w:rsid w:val="00031D6B"/>
    <w:rsid w:val="00032CAA"/>
    <w:rsid w:val="00034801"/>
    <w:rsid w:val="00034834"/>
    <w:rsid w:val="00035635"/>
    <w:rsid w:val="0004036D"/>
    <w:rsid w:val="00040BDC"/>
    <w:rsid w:val="00041821"/>
    <w:rsid w:val="0004238D"/>
    <w:rsid w:val="00043293"/>
    <w:rsid w:val="00044EFD"/>
    <w:rsid w:val="00045988"/>
    <w:rsid w:val="00045D34"/>
    <w:rsid w:val="00046594"/>
    <w:rsid w:val="00047447"/>
    <w:rsid w:val="00050C8E"/>
    <w:rsid w:val="000514BA"/>
    <w:rsid w:val="00054283"/>
    <w:rsid w:val="00055204"/>
    <w:rsid w:val="0005573A"/>
    <w:rsid w:val="00056159"/>
    <w:rsid w:val="000569C3"/>
    <w:rsid w:val="00056BE6"/>
    <w:rsid w:val="00056C8F"/>
    <w:rsid w:val="00061C39"/>
    <w:rsid w:val="00063AFE"/>
    <w:rsid w:val="00063D89"/>
    <w:rsid w:val="000647F1"/>
    <w:rsid w:val="00065805"/>
    <w:rsid w:val="0006612C"/>
    <w:rsid w:val="00067DBD"/>
    <w:rsid w:val="0007023C"/>
    <w:rsid w:val="00070269"/>
    <w:rsid w:val="00072128"/>
    <w:rsid w:val="00073A00"/>
    <w:rsid w:val="00073E8F"/>
    <w:rsid w:val="000759A1"/>
    <w:rsid w:val="00076174"/>
    <w:rsid w:val="000816F7"/>
    <w:rsid w:val="00081BDC"/>
    <w:rsid w:val="00082218"/>
    <w:rsid w:val="00082565"/>
    <w:rsid w:val="000827EE"/>
    <w:rsid w:val="00082A82"/>
    <w:rsid w:val="00083323"/>
    <w:rsid w:val="00084C01"/>
    <w:rsid w:val="00085912"/>
    <w:rsid w:val="000863BD"/>
    <w:rsid w:val="00087250"/>
    <w:rsid w:val="00087C6F"/>
    <w:rsid w:val="00092B0E"/>
    <w:rsid w:val="000930E7"/>
    <w:rsid w:val="00094746"/>
    <w:rsid w:val="00097D53"/>
    <w:rsid w:val="000A07EA"/>
    <w:rsid w:val="000A11C1"/>
    <w:rsid w:val="000A1D38"/>
    <w:rsid w:val="000A4E13"/>
    <w:rsid w:val="000A53DF"/>
    <w:rsid w:val="000B1D4B"/>
    <w:rsid w:val="000B2696"/>
    <w:rsid w:val="000B284B"/>
    <w:rsid w:val="000B32F9"/>
    <w:rsid w:val="000B332B"/>
    <w:rsid w:val="000B5C60"/>
    <w:rsid w:val="000B6AB6"/>
    <w:rsid w:val="000B6BB7"/>
    <w:rsid w:val="000B7196"/>
    <w:rsid w:val="000B74AC"/>
    <w:rsid w:val="000C0ACC"/>
    <w:rsid w:val="000C3E24"/>
    <w:rsid w:val="000C6BBA"/>
    <w:rsid w:val="000D1BC6"/>
    <w:rsid w:val="000D1BE6"/>
    <w:rsid w:val="000D4D0A"/>
    <w:rsid w:val="000D5BD1"/>
    <w:rsid w:val="000D5D73"/>
    <w:rsid w:val="000D6D8E"/>
    <w:rsid w:val="000D78A9"/>
    <w:rsid w:val="000D7E44"/>
    <w:rsid w:val="000E040E"/>
    <w:rsid w:val="000E0A89"/>
    <w:rsid w:val="000E1DC3"/>
    <w:rsid w:val="000E284C"/>
    <w:rsid w:val="000E2912"/>
    <w:rsid w:val="000E298A"/>
    <w:rsid w:val="000E3CA6"/>
    <w:rsid w:val="000E43B2"/>
    <w:rsid w:val="000E50FE"/>
    <w:rsid w:val="000E6028"/>
    <w:rsid w:val="000E650E"/>
    <w:rsid w:val="000F0047"/>
    <w:rsid w:val="000F7430"/>
    <w:rsid w:val="001000CA"/>
    <w:rsid w:val="00101B9C"/>
    <w:rsid w:val="001029FD"/>
    <w:rsid w:val="001038F2"/>
    <w:rsid w:val="00103B4E"/>
    <w:rsid w:val="001066E2"/>
    <w:rsid w:val="0011187F"/>
    <w:rsid w:val="00112099"/>
    <w:rsid w:val="0011271E"/>
    <w:rsid w:val="00113BFB"/>
    <w:rsid w:val="00115C2E"/>
    <w:rsid w:val="001166BF"/>
    <w:rsid w:val="00116C2E"/>
    <w:rsid w:val="00116FB5"/>
    <w:rsid w:val="0011774E"/>
    <w:rsid w:val="00117798"/>
    <w:rsid w:val="001177AB"/>
    <w:rsid w:val="00120FF1"/>
    <w:rsid w:val="00122A49"/>
    <w:rsid w:val="00122CBC"/>
    <w:rsid w:val="00126292"/>
    <w:rsid w:val="00126C12"/>
    <w:rsid w:val="00127ABB"/>
    <w:rsid w:val="00130FFF"/>
    <w:rsid w:val="00131B2D"/>
    <w:rsid w:val="00132CA7"/>
    <w:rsid w:val="00134E63"/>
    <w:rsid w:val="0013545C"/>
    <w:rsid w:val="00135A6B"/>
    <w:rsid w:val="00135B7F"/>
    <w:rsid w:val="00136C1F"/>
    <w:rsid w:val="00140112"/>
    <w:rsid w:val="001430BF"/>
    <w:rsid w:val="00144353"/>
    <w:rsid w:val="001445B5"/>
    <w:rsid w:val="00144FB8"/>
    <w:rsid w:val="001451D1"/>
    <w:rsid w:val="00145438"/>
    <w:rsid w:val="0014645F"/>
    <w:rsid w:val="00151E52"/>
    <w:rsid w:val="001522F6"/>
    <w:rsid w:val="00153E10"/>
    <w:rsid w:val="0015617A"/>
    <w:rsid w:val="00156FBB"/>
    <w:rsid w:val="001604E8"/>
    <w:rsid w:val="001605A3"/>
    <w:rsid w:val="001624FD"/>
    <w:rsid w:val="00163B1F"/>
    <w:rsid w:val="00163DBE"/>
    <w:rsid w:val="00165C3E"/>
    <w:rsid w:val="001706F3"/>
    <w:rsid w:val="00170A11"/>
    <w:rsid w:val="0017299F"/>
    <w:rsid w:val="0017493F"/>
    <w:rsid w:val="00174AA7"/>
    <w:rsid w:val="00174AB8"/>
    <w:rsid w:val="00174F81"/>
    <w:rsid w:val="00175819"/>
    <w:rsid w:val="0017671F"/>
    <w:rsid w:val="001768CF"/>
    <w:rsid w:val="001775AD"/>
    <w:rsid w:val="00180123"/>
    <w:rsid w:val="00180F28"/>
    <w:rsid w:val="00181ED4"/>
    <w:rsid w:val="00182750"/>
    <w:rsid w:val="001827FF"/>
    <w:rsid w:val="001838D5"/>
    <w:rsid w:val="00185E24"/>
    <w:rsid w:val="001873A1"/>
    <w:rsid w:val="001873C7"/>
    <w:rsid w:val="0019247C"/>
    <w:rsid w:val="001924EE"/>
    <w:rsid w:val="00192806"/>
    <w:rsid w:val="00195244"/>
    <w:rsid w:val="0019559F"/>
    <w:rsid w:val="0019709E"/>
    <w:rsid w:val="001971BA"/>
    <w:rsid w:val="001A025C"/>
    <w:rsid w:val="001A1312"/>
    <w:rsid w:val="001A1882"/>
    <w:rsid w:val="001A27E8"/>
    <w:rsid w:val="001A30D4"/>
    <w:rsid w:val="001A317E"/>
    <w:rsid w:val="001A34B2"/>
    <w:rsid w:val="001A538C"/>
    <w:rsid w:val="001A53E5"/>
    <w:rsid w:val="001A623A"/>
    <w:rsid w:val="001A68C2"/>
    <w:rsid w:val="001B05DC"/>
    <w:rsid w:val="001B23E3"/>
    <w:rsid w:val="001B25EB"/>
    <w:rsid w:val="001B2ECA"/>
    <w:rsid w:val="001B351A"/>
    <w:rsid w:val="001B4712"/>
    <w:rsid w:val="001B7234"/>
    <w:rsid w:val="001B7FE4"/>
    <w:rsid w:val="001C0EF5"/>
    <w:rsid w:val="001C167B"/>
    <w:rsid w:val="001C1E0C"/>
    <w:rsid w:val="001C2AD1"/>
    <w:rsid w:val="001C322E"/>
    <w:rsid w:val="001C387A"/>
    <w:rsid w:val="001C3AF0"/>
    <w:rsid w:val="001C62D2"/>
    <w:rsid w:val="001C6905"/>
    <w:rsid w:val="001C7962"/>
    <w:rsid w:val="001D1CA3"/>
    <w:rsid w:val="001D1D33"/>
    <w:rsid w:val="001D5030"/>
    <w:rsid w:val="001E03F0"/>
    <w:rsid w:val="001E06B5"/>
    <w:rsid w:val="001E1A67"/>
    <w:rsid w:val="001E2629"/>
    <w:rsid w:val="001E4106"/>
    <w:rsid w:val="001E4B6A"/>
    <w:rsid w:val="001E568B"/>
    <w:rsid w:val="001E748B"/>
    <w:rsid w:val="001F0636"/>
    <w:rsid w:val="001F0681"/>
    <w:rsid w:val="001F09CD"/>
    <w:rsid w:val="001F1BAD"/>
    <w:rsid w:val="001F554C"/>
    <w:rsid w:val="00200672"/>
    <w:rsid w:val="00202015"/>
    <w:rsid w:val="00202142"/>
    <w:rsid w:val="002040EE"/>
    <w:rsid w:val="002043D3"/>
    <w:rsid w:val="0020451C"/>
    <w:rsid w:val="00204B47"/>
    <w:rsid w:val="00205C8D"/>
    <w:rsid w:val="002110DE"/>
    <w:rsid w:val="002122F8"/>
    <w:rsid w:val="002141C8"/>
    <w:rsid w:val="0021662D"/>
    <w:rsid w:val="00216771"/>
    <w:rsid w:val="002172AE"/>
    <w:rsid w:val="002205DF"/>
    <w:rsid w:val="002207BC"/>
    <w:rsid w:val="00220D1E"/>
    <w:rsid w:val="00221318"/>
    <w:rsid w:val="00222647"/>
    <w:rsid w:val="0022467A"/>
    <w:rsid w:val="00226EBD"/>
    <w:rsid w:val="00227BBF"/>
    <w:rsid w:val="00230303"/>
    <w:rsid w:val="00230B1D"/>
    <w:rsid w:val="00230E64"/>
    <w:rsid w:val="00230EA1"/>
    <w:rsid w:val="0023111F"/>
    <w:rsid w:val="002321ED"/>
    <w:rsid w:val="0023273E"/>
    <w:rsid w:val="00233086"/>
    <w:rsid w:val="002330BD"/>
    <w:rsid w:val="00233B5E"/>
    <w:rsid w:val="00233FB0"/>
    <w:rsid w:val="00234AF4"/>
    <w:rsid w:val="00241139"/>
    <w:rsid w:val="002428EF"/>
    <w:rsid w:val="0024506F"/>
    <w:rsid w:val="002452EF"/>
    <w:rsid w:val="00245411"/>
    <w:rsid w:val="00246914"/>
    <w:rsid w:val="00246B76"/>
    <w:rsid w:val="002478F2"/>
    <w:rsid w:val="00250A0E"/>
    <w:rsid w:val="00250DF0"/>
    <w:rsid w:val="00250E54"/>
    <w:rsid w:val="00252829"/>
    <w:rsid w:val="00252CB2"/>
    <w:rsid w:val="00253757"/>
    <w:rsid w:val="00254CD1"/>
    <w:rsid w:val="00256101"/>
    <w:rsid w:val="0026136A"/>
    <w:rsid w:val="00263603"/>
    <w:rsid w:val="00263C42"/>
    <w:rsid w:val="00264101"/>
    <w:rsid w:val="00265240"/>
    <w:rsid w:val="00267490"/>
    <w:rsid w:val="002703D1"/>
    <w:rsid w:val="0027186E"/>
    <w:rsid w:val="002719B6"/>
    <w:rsid w:val="00274EA3"/>
    <w:rsid w:val="00276F31"/>
    <w:rsid w:val="0028142B"/>
    <w:rsid w:val="00281EC6"/>
    <w:rsid w:val="002820BF"/>
    <w:rsid w:val="00282359"/>
    <w:rsid w:val="00282403"/>
    <w:rsid w:val="00282B6A"/>
    <w:rsid w:val="00282E05"/>
    <w:rsid w:val="00285765"/>
    <w:rsid w:val="00285F16"/>
    <w:rsid w:val="002866AA"/>
    <w:rsid w:val="002909D8"/>
    <w:rsid w:val="00290DA5"/>
    <w:rsid w:val="00290FD4"/>
    <w:rsid w:val="0029177E"/>
    <w:rsid w:val="00293FA8"/>
    <w:rsid w:val="0029492D"/>
    <w:rsid w:val="00294D18"/>
    <w:rsid w:val="00295396"/>
    <w:rsid w:val="00297A8C"/>
    <w:rsid w:val="002A06D1"/>
    <w:rsid w:val="002A1967"/>
    <w:rsid w:val="002A1FE9"/>
    <w:rsid w:val="002A2D2B"/>
    <w:rsid w:val="002A2D94"/>
    <w:rsid w:val="002A4006"/>
    <w:rsid w:val="002A475B"/>
    <w:rsid w:val="002A6989"/>
    <w:rsid w:val="002A79A1"/>
    <w:rsid w:val="002B0B2C"/>
    <w:rsid w:val="002B1B91"/>
    <w:rsid w:val="002B3265"/>
    <w:rsid w:val="002B3594"/>
    <w:rsid w:val="002B3F1E"/>
    <w:rsid w:val="002B681A"/>
    <w:rsid w:val="002B6E6D"/>
    <w:rsid w:val="002B7B66"/>
    <w:rsid w:val="002C0613"/>
    <w:rsid w:val="002C4F66"/>
    <w:rsid w:val="002C500B"/>
    <w:rsid w:val="002D08EB"/>
    <w:rsid w:val="002D6183"/>
    <w:rsid w:val="002D64D8"/>
    <w:rsid w:val="002D747C"/>
    <w:rsid w:val="002E0B2C"/>
    <w:rsid w:val="002E0BD3"/>
    <w:rsid w:val="002E0BD5"/>
    <w:rsid w:val="002E1522"/>
    <w:rsid w:val="002E2B27"/>
    <w:rsid w:val="002E3896"/>
    <w:rsid w:val="002E58F6"/>
    <w:rsid w:val="002E65A5"/>
    <w:rsid w:val="002E76F3"/>
    <w:rsid w:val="002E7D12"/>
    <w:rsid w:val="002F01D0"/>
    <w:rsid w:val="002F0DCE"/>
    <w:rsid w:val="002F1130"/>
    <w:rsid w:val="002F202E"/>
    <w:rsid w:val="002F2155"/>
    <w:rsid w:val="002F3036"/>
    <w:rsid w:val="002F3BE7"/>
    <w:rsid w:val="002F479C"/>
    <w:rsid w:val="002F5255"/>
    <w:rsid w:val="002F5BCF"/>
    <w:rsid w:val="002F6361"/>
    <w:rsid w:val="002F6EC9"/>
    <w:rsid w:val="003004FF"/>
    <w:rsid w:val="0030064B"/>
    <w:rsid w:val="00300CDE"/>
    <w:rsid w:val="00301CB9"/>
    <w:rsid w:val="00303854"/>
    <w:rsid w:val="00307101"/>
    <w:rsid w:val="00307975"/>
    <w:rsid w:val="00310616"/>
    <w:rsid w:val="00310C9A"/>
    <w:rsid w:val="00313B5F"/>
    <w:rsid w:val="003146B6"/>
    <w:rsid w:val="00315ECF"/>
    <w:rsid w:val="00317354"/>
    <w:rsid w:val="0031785B"/>
    <w:rsid w:val="0032044E"/>
    <w:rsid w:val="003255B1"/>
    <w:rsid w:val="00325F7C"/>
    <w:rsid w:val="00326C0C"/>
    <w:rsid w:val="003300FC"/>
    <w:rsid w:val="00330405"/>
    <w:rsid w:val="0033127E"/>
    <w:rsid w:val="00332804"/>
    <w:rsid w:val="0033287C"/>
    <w:rsid w:val="003340FF"/>
    <w:rsid w:val="003344AE"/>
    <w:rsid w:val="00336024"/>
    <w:rsid w:val="00340BD7"/>
    <w:rsid w:val="00340E8A"/>
    <w:rsid w:val="00341419"/>
    <w:rsid w:val="00341E59"/>
    <w:rsid w:val="003422DD"/>
    <w:rsid w:val="003442C1"/>
    <w:rsid w:val="00344708"/>
    <w:rsid w:val="00346B0A"/>
    <w:rsid w:val="00346C58"/>
    <w:rsid w:val="00351813"/>
    <w:rsid w:val="0035218D"/>
    <w:rsid w:val="0035370F"/>
    <w:rsid w:val="00353CAE"/>
    <w:rsid w:val="0035548A"/>
    <w:rsid w:val="0035601F"/>
    <w:rsid w:val="00357C5E"/>
    <w:rsid w:val="00360AE8"/>
    <w:rsid w:val="003612C1"/>
    <w:rsid w:val="00361985"/>
    <w:rsid w:val="003627A8"/>
    <w:rsid w:val="003630A8"/>
    <w:rsid w:val="0036319D"/>
    <w:rsid w:val="00364794"/>
    <w:rsid w:val="003654EE"/>
    <w:rsid w:val="00365620"/>
    <w:rsid w:val="00367449"/>
    <w:rsid w:val="0036750D"/>
    <w:rsid w:val="0036776C"/>
    <w:rsid w:val="003677C0"/>
    <w:rsid w:val="00370315"/>
    <w:rsid w:val="0037062F"/>
    <w:rsid w:val="003711AB"/>
    <w:rsid w:val="0037274E"/>
    <w:rsid w:val="003731C3"/>
    <w:rsid w:val="0037470A"/>
    <w:rsid w:val="0037748E"/>
    <w:rsid w:val="00377AAD"/>
    <w:rsid w:val="00377C3C"/>
    <w:rsid w:val="00381BD2"/>
    <w:rsid w:val="00382AEE"/>
    <w:rsid w:val="00383E67"/>
    <w:rsid w:val="00385EF0"/>
    <w:rsid w:val="00386BF1"/>
    <w:rsid w:val="003875F5"/>
    <w:rsid w:val="00387CB7"/>
    <w:rsid w:val="00387CC7"/>
    <w:rsid w:val="00387F61"/>
    <w:rsid w:val="00390763"/>
    <w:rsid w:val="0039098B"/>
    <w:rsid w:val="00390FA9"/>
    <w:rsid w:val="00391355"/>
    <w:rsid w:val="00391CEC"/>
    <w:rsid w:val="0039353D"/>
    <w:rsid w:val="0039518F"/>
    <w:rsid w:val="00395267"/>
    <w:rsid w:val="003954AB"/>
    <w:rsid w:val="00396F07"/>
    <w:rsid w:val="003974C3"/>
    <w:rsid w:val="00397E09"/>
    <w:rsid w:val="003A6979"/>
    <w:rsid w:val="003A6AE5"/>
    <w:rsid w:val="003A6BD4"/>
    <w:rsid w:val="003A70AD"/>
    <w:rsid w:val="003A769E"/>
    <w:rsid w:val="003B1C36"/>
    <w:rsid w:val="003B4254"/>
    <w:rsid w:val="003B6D9C"/>
    <w:rsid w:val="003C1349"/>
    <w:rsid w:val="003C243D"/>
    <w:rsid w:val="003C32D4"/>
    <w:rsid w:val="003C40F9"/>
    <w:rsid w:val="003C470D"/>
    <w:rsid w:val="003C6857"/>
    <w:rsid w:val="003D010B"/>
    <w:rsid w:val="003D083B"/>
    <w:rsid w:val="003D1310"/>
    <w:rsid w:val="003D1776"/>
    <w:rsid w:val="003D2E3A"/>
    <w:rsid w:val="003D55D9"/>
    <w:rsid w:val="003E0EAC"/>
    <w:rsid w:val="003E1890"/>
    <w:rsid w:val="003E3D42"/>
    <w:rsid w:val="003E3EC4"/>
    <w:rsid w:val="003E5E30"/>
    <w:rsid w:val="003E684E"/>
    <w:rsid w:val="003E76F1"/>
    <w:rsid w:val="003F0565"/>
    <w:rsid w:val="003F14B4"/>
    <w:rsid w:val="003F4362"/>
    <w:rsid w:val="003F7DC7"/>
    <w:rsid w:val="00400530"/>
    <w:rsid w:val="00402759"/>
    <w:rsid w:val="00403925"/>
    <w:rsid w:val="00403F6D"/>
    <w:rsid w:val="004123AE"/>
    <w:rsid w:val="004126A4"/>
    <w:rsid w:val="00413071"/>
    <w:rsid w:val="00413719"/>
    <w:rsid w:val="00413F88"/>
    <w:rsid w:val="004149E9"/>
    <w:rsid w:val="00414E55"/>
    <w:rsid w:val="0041513F"/>
    <w:rsid w:val="00415279"/>
    <w:rsid w:val="004153A9"/>
    <w:rsid w:val="00415F72"/>
    <w:rsid w:val="00417EF1"/>
    <w:rsid w:val="00420B68"/>
    <w:rsid w:val="0042411F"/>
    <w:rsid w:val="004249A1"/>
    <w:rsid w:val="0042548A"/>
    <w:rsid w:val="0042548D"/>
    <w:rsid w:val="00427A43"/>
    <w:rsid w:val="00430214"/>
    <w:rsid w:val="00430D78"/>
    <w:rsid w:val="00431C2D"/>
    <w:rsid w:val="00431F3A"/>
    <w:rsid w:val="00432B13"/>
    <w:rsid w:val="00433223"/>
    <w:rsid w:val="00434E65"/>
    <w:rsid w:val="0044006C"/>
    <w:rsid w:val="004400E2"/>
    <w:rsid w:val="004408C2"/>
    <w:rsid w:val="00441B91"/>
    <w:rsid w:val="0044227E"/>
    <w:rsid w:val="004428FF"/>
    <w:rsid w:val="0044427D"/>
    <w:rsid w:val="00444BF2"/>
    <w:rsid w:val="00444D31"/>
    <w:rsid w:val="00445597"/>
    <w:rsid w:val="00446948"/>
    <w:rsid w:val="00446B7F"/>
    <w:rsid w:val="0044767F"/>
    <w:rsid w:val="00447CE0"/>
    <w:rsid w:val="0045244A"/>
    <w:rsid w:val="00454A4D"/>
    <w:rsid w:val="00455226"/>
    <w:rsid w:val="00455C60"/>
    <w:rsid w:val="00455F77"/>
    <w:rsid w:val="00461E74"/>
    <w:rsid w:val="004622A6"/>
    <w:rsid w:val="00465118"/>
    <w:rsid w:val="00465E4D"/>
    <w:rsid w:val="004664F3"/>
    <w:rsid w:val="004679DE"/>
    <w:rsid w:val="00467D92"/>
    <w:rsid w:val="00473C5A"/>
    <w:rsid w:val="00475307"/>
    <w:rsid w:val="0047564C"/>
    <w:rsid w:val="0047569A"/>
    <w:rsid w:val="0047607F"/>
    <w:rsid w:val="00477052"/>
    <w:rsid w:val="00480015"/>
    <w:rsid w:val="00481772"/>
    <w:rsid w:val="00481B62"/>
    <w:rsid w:val="004828DA"/>
    <w:rsid w:val="00483CFF"/>
    <w:rsid w:val="004842DB"/>
    <w:rsid w:val="00485495"/>
    <w:rsid w:val="004858AA"/>
    <w:rsid w:val="00486BEB"/>
    <w:rsid w:val="00486C43"/>
    <w:rsid w:val="00490898"/>
    <w:rsid w:val="00491166"/>
    <w:rsid w:val="00493F17"/>
    <w:rsid w:val="00494235"/>
    <w:rsid w:val="00494A8B"/>
    <w:rsid w:val="00494D24"/>
    <w:rsid w:val="00495FF0"/>
    <w:rsid w:val="00496CC2"/>
    <w:rsid w:val="00497284"/>
    <w:rsid w:val="004974E2"/>
    <w:rsid w:val="004A0487"/>
    <w:rsid w:val="004A0BCF"/>
    <w:rsid w:val="004A0BFE"/>
    <w:rsid w:val="004A18F7"/>
    <w:rsid w:val="004A201C"/>
    <w:rsid w:val="004A20B9"/>
    <w:rsid w:val="004A220F"/>
    <w:rsid w:val="004A28B0"/>
    <w:rsid w:val="004A3A7F"/>
    <w:rsid w:val="004A4CE9"/>
    <w:rsid w:val="004A6818"/>
    <w:rsid w:val="004A77E9"/>
    <w:rsid w:val="004B0073"/>
    <w:rsid w:val="004B22B1"/>
    <w:rsid w:val="004B2CCC"/>
    <w:rsid w:val="004B3866"/>
    <w:rsid w:val="004B3EAD"/>
    <w:rsid w:val="004B6328"/>
    <w:rsid w:val="004B6983"/>
    <w:rsid w:val="004B7C77"/>
    <w:rsid w:val="004C02D5"/>
    <w:rsid w:val="004C3585"/>
    <w:rsid w:val="004C4036"/>
    <w:rsid w:val="004C4C4E"/>
    <w:rsid w:val="004C655E"/>
    <w:rsid w:val="004D13EF"/>
    <w:rsid w:val="004D17C2"/>
    <w:rsid w:val="004D3A88"/>
    <w:rsid w:val="004D3E7A"/>
    <w:rsid w:val="004D4F64"/>
    <w:rsid w:val="004D582E"/>
    <w:rsid w:val="004D64A0"/>
    <w:rsid w:val="004D69F6"/>
    <w:rsid w:val="004D6CE4"/>
    <w:rsid w:val="004E1FCF"/>
    <w:rsid w:val="004E2F51"/>
    <w:rsid w:val="004E2F67"/>
    <w:rsid w:val="004E363C"/>
    <w:rsid w:val="004E36AF"/>
    <w:rsid w:val="004E3D60"/>
    <w:rsid w:val="004E4396"/>
    <w:rsid w:val="004F27FD"/>
    <w:rsid w:val="004F32B1"/>
    <w:rsid w:val="004F3DBD"/>
    <w:rsid w:val="004F4126"/>
    <w:rsid w:val="004F46D0"/>
    <w:rsid w:val="004F66AC"/>
    <w:rsid w:val="00501712"/>
    <w:rsid w:val="00501D43"/>
    <w:rsid w:val="00502BDF"/>
    <w:rsid w:val="005034FD"/>
    <w:rsid w:val="00503E07"/>
    <w:rsid w:val="005044BF"/>
    <w:rsid w:val="00504A05"/>
    <w:rsid w:val="00505285"/>
    <w:rsid w:val="0051127D"/>
    <w:rsid w:val="00511A82"/>
    <w:rsid w:val="005124B5"/>
    <w:rsid w:val="00512642"/>
    <w:rsid w:val="00512B9D"/>
    <w:rsid w:val="00513096"/>
    <w:rsid w:val="0051397B"/>
    <w:rsid w:val="00515D6B"/>
    <w:rsid w:val="00517CF8"/>
    <w:rsid w:val="005219BC"/>
    <w:rsid w:val="005230EF"/>
    <w:rsid w:val="00523B84"/>
    <w:rsid w:val="00525684"/>
    <w:rsid w:val="005257A5"/>
    <w:rsid w:val="00525A32"/>
    <w:rsid w:val="0052642B"/>
    <w:rsid w:val="005271DF"/>
    <w:rsid w:val="00527474"/>
    <w:rsid w:val="00531E6E"/>
    <w:rsid w:val="00533F0C"/>
    <w:rsid w:val="00534A1E"/>
    <w:rsid w:val="00534A95"/>
    <w:rsid w:val="0053591D"/>
    <w:rsid w:val="00535927"/>
    <w:rsid w:val="00537296"/>
    <w:rsid w:val="00537EF8"/>
    <w:rsid w:val="0054008D"/>
    <w:rsid w:val="00540DBD"/>
    <w:rsid w:val="00542EE6"/>
    <w:rsid w:val="00543F39"/>
    <w:rsid w:val="00545902"/>
    <w:rsid w:val="005459F8"/>
    <w:rsid w:val="005528F9"/>
    <w:rsid w:val="0055409C"/>
    <w:rsid w:val="00555A8B"/>
    <w:rsid w:val="00555CE2"/>
    <w:rsid w:val="00555E10"/>
    <w:rsid w:val="00557BC8"/>
    <w:rsid w:val="00557EE2"/>
    <w:rsid w:val="0056357B"/>
    <w:rsid w:val="00564016"/>
    <w:rsid w:val="005649FA"/>
    <w:rsid w:val="00565916"/>
    <w:rsid w:val="00565C65"/>
    <w:rsid w:val="0056681C"/>
    <w:rsid w:val="00566CDD"/>
    <w:rsid w:val="0057000D"/>
    <w:rsid w:val="00571535"/>
    <w:rsid w:val="00571569"/>
    <w:rsid w:val="00571DF6"/>
    <w:rsid w:val="0057225E"/>
    <w:rsid w:val="0057311F"/>
    <w:rsid w:val="0057343B"/>
    <w:rsid w:val="00574B4F"/>
    <w:rsid w:val="0057502D"/>
    <w:rsid w:val="005766BB"/>
    <w:rsid w:val="00576CA2"/>
    <w:rsid w:val="00576FBB"/>
    <w:rsid w:val="00577787"/>
    <w:rsid w:val="00581577"/>
    <w:rsid w:val="00583123"/>
    <w:rsid w:val="00583457"/>
    <w:rsid w:val="00583C77"/>
    <w:rsid w:val="00584A08"/>
    <w:rsid w:val="00585B98"/>
    <w:rsid w:val="0058659D"/>
    <w:rsid w:val="00586AB1"/>
    <w:rsid w:val="005874AE"/>
    <w:rsid w:val="0059067D"/>
    <w:rsid w:val="00590E1A"/>
    <w:rsid w:val="00591FD8"/>
    <w:rsid w:val="00593E80"/>
    <w:rsid w:val="00593EAD"/>
    <w:rsid w:val="005943DE"/>
    <w:rsid w:val="005952A8"/>
    <w:rsid w:val="00595633"/>
    <w:rsid w:val="005959A9"/>
    <w:rsid w:val="00596027"/>
    <w:rsid w:val="005970E0"/>
    <w:rsid w:val="00597647"/>
    <w:rsid w:val="00597DA5"/>
    <w:rsid w:val="005A0489"/>
    <w:rsid w:val="005A0516"/>
    <w:rsid w:val="005A0D3F"/>
    <w:rsid w:val="005A0D4B"/>
    <w:rsid w:val="005A5610"/>
    <w:rsid w:val="005A787F"/>
    <w:rsid w:val="005B0261"/>
    <w:rsid w:val="005B0B2D"/>
    <w:rsid w:val="005B1AAF"/>
    <w:rsid w:val="005B35DF"/>
    <w:rsid w:val="005B3660"/>
    <w:rsid w:val="005B4038"/>
    <w:rsid w:val="005B4C35"/>
    <w:rsid w:val="005B5581"/>
    <w:rsid w:val="005B56DC"/>
    <w:rsid w:val="005B5D51"/>
    <w:rsid w:val="005B6465"/>
    <w:rsid w:val="005B671C"/>
    <w:rsid w:val="005B6E34"/>
    <w:rsid w:val="005C1A85"/>
    <w:rsid w:val="005C1BAA"/>
    <w:rsid w:val="005C2102"/>
    <w:rsid w:val="005C3393"/>
    <w:rsid w:val="005C4512"/>
    <w:rsid w:val="005C48EC"/>
    <w:rsid w:val="005C4CB1"/>
    <w:rsid w:val="005C611F"/>
    <w:rsid w:val="005C6E99"/>
    <w:rsid w:val="005D0235"/>
    <w:rsid w:val="005D1117"/>
    <w:rsid w:val="005D3B24"/>
    <w:rsid w:val="005D5E56"/>
    <w:rsid w:val="005D69DB"/>
    <w:rsid w:val="005E3258"/>
    <w:rsid w:val="005E34E6"/>
    <w:rsid w:val="005E4EBC"/>
    <w:rsid w:val="005E573A"/>
    <w:rsid w:val="005E5F9D"/>
    <w:rsid w:val="005E7087"/>
    <w:rsid w:val="005E73E5"/>
    <w:rsid w:val="005F06B3"/>
    <w:rsid w:val="005F1928"/>
    <w:rsid w:val="005F28C6"/>
    <w:rsid w:val="005F3920"/>
    <w:rsid w:val="005F42AD"/>
    <w:rsid w:val="005F5287"/>
    <w:rsid w:val="005F57BD"/>
    <w:rsid w:val="005F7507"/>
    <w:rsid w:val="006007FE"/>
    <w:rsid w:val="00601897"/>
    <w:rsid w:val="00601930"/>
    <w:rsid w:val="00601AA8"/>
    <w:rsid w:val="00602312"/>
    <w:rsid w:val="006039DF"/>
    <w:rsid w:val="00605072"/>
    <w:rsid w:val="00605AC7"/>
    <w:rsid w:val="00605FF1"/>
    <w:rsid w:val="006100BE"/>
    <w:rsid w:val="0061109B"/>
    <w:rsid w:val="006113A9"/>
    <w:rsid w:val="0061265E"/>
    <w:rsid w:val="0061267D"/>
    <w:rsid w:val="00616262"/>
    <w:rsid w:val="0061789C"/>
    <w:rsid w:val="00620B61"/>
    <w:rsid w:val="00621D44"/>
    <w:rsid w:val="00622E9A"/>
    <w:rsid w:val="00623487"/>
    <w:rsid w:val="00625B9F"/>
    <w:rsid w:val="00632768"/>
    <w:rsid w:val="00632853"/>
    <w:rsid w:val="00632F52"/>
    <w:rsid w:val="006330CC"/>
    <w:rsid w:val="00634294"/>
    <w:rsid w:val="00634947"/>
    <w:rsid w:val="00635F8A"/>
    <w:rsid w:val="006369C7"/>
    <w:rsid w:val="0063731E"/>
    <w:rsid w:val="00637B3E"/>
    <w:rsid w:val="00637D7F"/>
    <w:rsid w:val="0064051B"/>
    <w:rsid w:val="00641648"/>
    <w:rsid w:val="00641F0E"/>
    <w:rsid w:val="00642849"/>
    <w:rsid w:val="00644314"/>
    <w:rsid w:val="00645363"/>
    <w:rsid w:val="00645397"/>
    <w:rsid w:val="006457C6"/>
    <w:rsid w:val="00645EB0"/>
    <w:rsid w:val="006465F4"/>
    <w:rsid w:val="00647C11"/>
    <w:rsid w:val="00650267"/>
    <w:rsid w:val="006523D7"/>
    <w:rsid w:val="0065419C"/>
    <w:rsid w:val="006547A6"/>
    <w:rsid w:val="00655FFF"/>
    <w:rsid w:val="006573C3"/>
    <w:rsid w:val="00657E1E"/>
    <w:rsid w:val="00660410"/>
    <w:rsid w:val="00660D62"/>
    <w:rsid w:val="00661810"/>
    <w:rsid w:val="006622F0"/>
    <w:rsid w:val="00662339"/>
    <w:rsid w:val="00662875"/>
    <w:rsid w:val="0066411E"/>
    <w:rsid w:val="00664C7C"/>
    <w:rsid w:val="00665024"/>
    <w:rsid w:val="00667601"/>
    <w:rsid w:val="006708C4"/>
    <w:rsid w:val="006724A9"/>
    <w:rsid w:val="006729FD"/>
    <w:rsid w:val="00672C13"/>
    <w:rsid w:val="00673FE8"/>
    <w:rsid w:val="00674DF8"/>
    <w:rsid w:val="0067719B"/>
    <w:rsid w:val="00680755"/>
    <w:rsid w:val="00681DD7"/>
    <w:rsid w:val="006836A9"/>
    <w:rsid w:val="00684E4B"/>
    <w:rsid w:val="00690648"/>
    <w:rsid w:val="00693AFF"/>
    <w:rsid w:val="00694642"/>
    <w:rsid w:val="006956C5"/>
    <w:rsid w:val="006958B4"/>
    <w:rsid w:val="00696B29"/>
    <w:rsid w:val="006A009B"/>
    <w:rsid w:val="006A048A"/>
    <w:rsid w:val="006A0AAF"/>
    <w:rsid w:val="006A1CFD"/>
    <w:rsid w:val="006A27C7"/>
    <w:rsid w:val="006A5B05"/>
    <w:rsid w:val="006A5E2A"/>
    <w:rsid w:val="006A746C"/>
    <w:rsid w:val="006A75D2"/>
    <w:rsid w:val="006A7B32"/>
    <w:rsid w:val="006A7C02"/>
    <w:rsid w:val="006B2A28"/>
    <w:rsid w:val="006B2E7E"/>
    <w:rsid w:val="006B319F"/>
    <w:rsid w:val="006B36CB"/>
    <w:rsid w:val="006B37B8"/>
    <w:rsid w:val="006B3848"/>
    <w:rsid w:val="006B3E59"/>
    <w:rsid w:val="006B42A9"/>
    <w:rsid w:val="006B4B85"/>
    <w:rsid w:val="006B607C"/>
    <w:rsid w:val="006C07DB"/>
    <w:rsid w:val="006C118E"/>
    <w:rsid w:val="006C1828"/>
    <w:rsid w:val="006C245E"/>
    <w:rsid w:val="006C2D28"/>
    <w:rsid w:val="006C2FF0"/>
    <w:rsid w:val="006C3355"/>
    <w:rsid w:val="006C4E19"/>
    <w:rsid w:val="006D0466"/>
    <w:rsid w:val="006D2C65"/>
    <w:rsid w:val="006D3206"/>
    <w:rsid w:val="006D3B2F"/>
    <w:rsid w:val="006D48AA"/>
    <w:rsid w:val="006D50E7"/>
    <w:rsid w:val="006E0DCE"/>
    <w:rsid w:val="006E10EA"/>
    <w:rsid w:val="006E1C21"/>
    <w:rsid w:val="006E3AF0"/>
    <w:rsid w:val="006E3E7E"/>
    <w:rsid w:val="006E590B"/>
    <w:rsid w:val="006E5CE3"/>
    <w:rsid w:val="006E6609"/>
    <w:rsid w:val="006E6BD2"/>
    <w:rsid w:val="006F0658"/>
    <w:rsid w:val="006F1360"/>
    <w:rsid w:val="006F1778"/>
    <w:rsid w:val="006F39BC"/>
    <w:rsid w:val="006F4752"/>
    <w:rsid w:val="006F4B8F"/>
    <w:rsid w:val="006F4F94"/>
    <w:rsid w:val="006F6550"/>
    <w:rsid w:val="006F6F2C"/>
    <w:rsid w:val="006F78F5"/>
    <w:rsid w:val="007008ED"/>
    <w:rsid w:val="0070132B"/>
    <w:rsid w:val="00702B5C"/>
    <w:rsid w:val="00703B66"/>
    <w:rsid w:val="007045EB"/>
    <w:rsid w:val="00704C83"/>
    <w:rsid w:val="00710F79"/>
    <w:rsid w:val="007118A8"/>
    <w:rsid w:val="00712B46"/>
    <w:rsid w:val="0071458F"/>
    <w:rsid w:val="00715A35"/>
    <w:rsid w:val="00715CEC"/>
    <w:rsid w:val="007172F6"/>
    <w:rsid w:val="00717622"/>
    <w:rsid w:val="0072003C"/>
    <w:rsid w:val="00720122"/>
    <w:rsid w:val="00720952"/>
    <w:rsid w:val="00721E46"/>
    <w:rsid w:val="00724EE4"/>
    <w:rsid w:val="00725EEA"/>
    <w:rsid w:val="007260F9"/>
    <w:rsid w:val="00730142"/>
    <w:rsid w:val="0073155F"/>
    <w:rsid w:val="00732EF6"/>
    <w:rsid w:val="007344C6"/>
    <w:rsid w:val="00735099"/>
    <w:rsid w:val="0073515B"/>
    <w:rsid w:val="00735B3B"/>
    <w:rsid w:val="00735D38"/>
    <w:rsid w:val="007365D7"/>
    <w:rsid w:val="007369C3"/>
    <w:rsid w:val="00737C56"/>
    <w:rsid w:val="00741D76"/>
    <w:rsid w:val="00742584"/>
    <w:rsid w:val="007432D3"/>
    <w:rsid w:val="007436CA"/>
    <w:rsid w:val="00743810"/>
    <w:rsid w:val="00743C5A"/>
    <w:rsid w:val="0074419F"/>
    <w:rsid w:val="00744594"/>
    <w:rsid w:val="007455A9"/>
    <w:rsid w:val="007456C3"/>
    <w:rsid w:val="00746973"/>
    <w:rsid w:val="00747F18"/>
    <w:rsid w:val="00750EE0"/>
    <w:rsid w:val="007518B9"/>
    <w:rsid w:val="00752096"/>
    <w:rsid w:val="007522FD"/>
    <w:rsid w:val="00752E93"/>
    <w:rsid w:val="007534B0"/>
    <w:rsid w:val="00755188"/>
    <w:rsid w:val="007570A2"/>
    <w:rsid w:val="00764234"/>
    <w:rsid w:val="00764751"/>
    <w:rsid w:val="007674C6"/>
    <w:rsid w:val="007713C2"/>
    <w:rsid w:val="00771608"/>
    <w:rsid w:val="00771749"/>
    <w:rsid w:val="00771BDF"/>
    <w:rsid w:val="00773848"/>
    <w:rsid w:val="007740F9"/>
    <w:rsid w:val="007744E3"/>
    <w:rsid w:val="007747BB"/>
    <w:rsid w:val="007769D6"/>
    <w:rsid w:val="00776C75"/>
    <w:rsid w:val="00777B5C"/>
    <w:rsid w:val="007824D7"/>
    <w:rsid w:val="007829A0"/>
    <w:rsid w:val="00785700"/>
    <w:rsid w:val="00785FA9"/>
    <w:rsid w:val="00790E51"/>
    <w:rsid w:val="0079266F"/>
    <w:rsid w:val="007935F8"/>
    <w:rsid w:val="007975AB"/>
    <w:rsid w:val="00797ABC"/>
    <w:rsid w:val="007A0697"/>
    <w:rsid w:val="007A2025"/>
    <w:rsid w:val="007A2345"/>
    <w:rsid w:val="007A2F3C"/>
    <w:rsid w:val="007A39F9"/>
    <w:rsid w:val="007A52C3"/>
    <w:rsid w:val="007A620A"/>
    <w:rsid w:val="007A6DC6"/>
    <w:rsid w:val="007A7782"/>
    <w:rsid w:val="007A7810"/>
    <w:rsid w:val="007A79E0"/>
    <w:rsid w:val="007B1569"/>
    <w:rsid w:val="007B1798"/>
    <w:rsid w:val="007B1887"/>
    <w:rsid w:val="007B28AA"/>
    <w:rsid w:val="007B30F4"/>
    <w:rsid w:val="007B6394"/>
    <w:rsid w:val="007B76B6"/>
    <w:rsid w:val="007C18C6"/>
    <w:rsid w:val="007C2E24"/>
    <w:rsid w:val="007C3E75"/>
    <w:rsid w:val="007C4337"/>
    <w:rsid w:val="007C5C46"/>
    <w:rsid w:val="007C7909"/>
    <w:rsid w:val="007C7E24"/>
    <w:rsid w:val="007D249E"/>
    <w:rsid w:val="007D4541"/>
    <w:rsid w:val="007D4C58"/>
    <w:rsid w:val="007D56AB"/>
    <w:rsid w:val="007D6C4E"/>
    <w:rsid w:val="007D737B"/>
    <w:rsid w:val="007D7525"/>
    <w:rsid w:val="007E0B52"/>
    <w:rsid w:val="007E1177"/>
    <w:rsid w:val="007E2356"/>
    <w:rsid w:val="007E23D6"/>
    <w:rsid w:val="007E24AA"/>
    <w:rsid w:val="007E2525"/>
    <w:rsid w:val="007E344A"/>
    <w:rsid w:val="007E3BB7"/>
    <w:rsid w:val="007E3EFE"/>
    <w:rsid w:val="007E47C1"/>
    <w:rsid w:val="007E4A2A"/>
    <w:rsid w:val="007E69E8"/>
    <w:rsid w:val="007E7667"/>
    <w:rsid w:val="007F0EC5"/>
    <w:rsid w:val="007F1660"/>
    <w:rsid w:val="007F3630"/>
    <w:rsid w:val="007F443C"/>
    <w:rsid w:val="007F4CA2"/>
    <w:rsid w:val="00802154"/>
    <w:rsid w:val="00802DB3"/>
    <w:rsid w:val="00804480"/>
    <w:rsid w:val="0080456C"/>
    <w:rsid w:val="00804C30"/>
    <w:rsid w:val="00807B24"/>
    <w:rsid w:val="008114EC"/>
    <w:rsid w:val="008126E4"/>
    <w:rsid w:val="00813E8F"/>
    <w:rsid w:val="00814C3F"/>
    <w:rsid w:val="0081709A"/>
    <w:rsid w:val="00817397"/>
    <w:rsid w:val="00817A7D"/>
    <w:rsid w:val="00817E80"/>
    <w:rsid w:val="00820BB0"/>
    <w:rsid w:val="00820CC0"/>
    <w:rsid w:val="00820CD2"/>
    <w:rsid w:val="00821956"/>
    <w:rsid w:val="00825B91"/>
    <w:rsid w:val="00826C60"/>
    <w:rsid w:val="008301DE"/>
    <w:rsid w:val="008303FE"/>
    <w:rsid w:val="00831CAE"/>
    <w:rsid w:val="0083335E"/>
    <w:rsid w:val="00833D20"/>
    <w:rsid w:val="00834253"/>
    <w:rsid w:val="00836C01"/>
    <w:rsid w:val="00837C2F"/>
    <w:rsid w:val="00842B69"/>
    <w:rsid w:val="00843459"/>
    <w:rsid w:val="00846BAD"/>
    <w:rsid w:val="00846D9C"/>
    <w:rsid w:val="00850267"/>
    <w:rsid w:val="0085091C"/>
    <w:rsid w:val="00851134"/>
    <w:rsid w:val="0085154A"/>
    <w:rsid w:val="00851BA3"/>
    <w:rsid w:val="008521A5"/>
    <w:rsid w:val="008528DB"/>
    <w:rsid w:val="00852A7E"/>
    <w:rsid w:val="00852AAD"/>
    <w:rsid w:val="00853704"/>
    <w:rsid w:val="00856267"/>
    <w:rsid w:val="00856F7C"/>
    <w:rsid w:val="008607D9"/>
    <w:rsid w:val="00860AFD"/>
    <w:rsid w:val="00860F59"/>
    <w:rsid w:val="008614A2"/>
    <w:rsid w:val="0086246F"/>
    <w:rsid w:val="008626CE"/>
    <w:rsid w:val="00864921"/>
    <w:rsid w:val="00864BE5"/>
    <w:rsid w:val="00865020"/>
    <w:rsid w:val="00865C41"/>
    <w:rsid w:val="0086763C"/>
    <w:rsid w:val="00867854"/>
    <w:rsid w:val="00867C03"/>
    <w:rsid w:val="008706FA"/>
    <w:rsid w:val="00870ED6"/>
    <w:rsid w:val="00871773"/>
    <w:rsid w:val="00871A7D"/>
    <w:rsid w:val="00880175"/>
    <w:rsid w:val="008806A9"/>
    <w:rsid w:val="00880CE5"/>
    <w:rsid w:val="00880E86"/>
    <w:rsid w:val="00880FAD"/>
    <w:rsid w:val="00881BFF"/>
    <w:rsid w:val="00881F92"/>
    <w:rsid w:val="0088354D"/>
    <w:rsid w:val="00883F75"/>
    <w:rsid w:val="008843EA"/>
    <w:rsid w:val="0088462D"/>
    <w:rsid w:val="00884D5E"/>
    <w:rsid w:val="008853CF"/>
    <w:rsid w:val="0088672F"/>
    <w:rsid w:val="0088735F"/>
    <w:rsid w:val="0088791B"/>
    <w:rsid w:val="00890BF3"/>
    <w:rsid w:val="00891411"/>
    <w:rsid w:val="0089499B"/>
    <w:rsid w:val="00894A8A"/>
    <w:rsid w:val="00897CD2"/>
    <w:rsid w:val="008A013F"/>
    <w:rsid w:val="008A0E6C"/>
    <w:rsid w:val="008A144B"/>
    <w:rsid w:val="008A3103"/>
    <w:rsid w:val="008A3556"/>
    <w:rsid w:val="008A6599"/>
    <w:rsid w:val="008A6729"/>
    <w:rsid w:val="008A6798"/>
    <w:rsid w:val="008B0AFA"/>
    <w:rsid w:val="008B2791"/>
    <w:rsid w:val="008B2935"/>
    <w:rsid w:val="008B49D6"/>
    <w:rsid w:val="008B5280"/>
    <w:rsid w:val="008B55C5"/>
    <w:rsid w:val="008B5A56"/>
    <w:rsid w:val="008B5E93"/>
    <w:rsid w:val="008B7F9A"/>
    <w:rsid w:val="008C0C2E"/>
    <w:rsid w:val="008C1E0E"/>
    <w:rsid w:val="008C4A3E"/>
    <w:rsid w:val="008C4FE3"/>
    <w:rsid w:val="008C5E9D"/>
    <w:rsid w:val="008C7D92"/>
    <w:rsid w:val="008D15CF"/>
    <w:rsid w:val="008D1903"/>
    <w:rsid w:val="008D3037"/>
    <w:rsid w:val="008D45D3"/>
    <w:rsid w:val="008D45F7"/>
    <w:rsid w:val="008D49B0"/>
    <w:rsid w:val="008D63D9"/>
    <w:rsid w:val="008E0470"/>
    <w:rsid w:val="008E4655"/>
    <w:rsid w:val="008E6942"/>
    <w:rsid w:val="008E7FFD"/>
    <w:rsid w:val="008F009A"/>
    <w:rsid w:val="008F0E44"/>
    <w:rsid w:val="008F1493"/>
    <w:rsid w:val="008F1811"/>
    <w:rsid w:val="008F2D54"/>
    <w:rsid w:val="008F568F"/>
    <w:rsid w:val="008F7086"/>
    <w:rsid w:val="008F75F6"/>
    <w:rsid w:val="008F7BFF"/>
    <w:rsid w:val="008F7C0E"/>
    <w:rsid w:val="008F7DBE"/>
    <w:rsid w:val="008F7E1B"/>
    <w:rsid w:val="008F7F75"/>
    <w:rsid w:val="00901098"/>
    <w:rsid w:val="00901E92"/>
    <w:rsid w:val="00902B09"/>
    <w:rsid w:val="00903726"/>
    <w:rsid w:val="009040E6"/>
    <w:rsid w:val="00906CBA"/>
    <w:rsid w:val="00907E73"/>
    <w:rsid w:val="009112B5"/>
    <w:rsid w:val="00911F5E"/>
    <w:rsid w:val="00913515"/>
    <w:rsid w:val="009137C9"/>
    <w:rsid w:val="0091509A"/>
    <w:rsid w:val="0091513C"/>
    <w:rsid w:val="009163F3"/>
    <w:rsid w:val="00916A3D"/>
    <w:rsid w:val="00916D1F"/>
    <w:rsid w:val="00917D2F"/>
    <w:rsid w:val="00920D0F"/>
    <w:rsid w:val="0092104D"/>
    <w:rsid w:val="00921A58"/>
    <w:rsid w:val="00923169"/>
    <w:rsid w:val="00923223"/>
    <w:rsid w:val="009243DB"/>
    <w:rsid w:val="00925964"/>
    <w:rsid w:val="00926D48"/>
    <w:rsid w:val="0093058E"/>
    <w:rsid w:val="00931BED"/>
    <w:rsid w:val="009320A1"/>
    <w:rsid w:val="0093237E"/>
    <w:rsid w:val="00934774"/>
    <w:rsid w:val="00934865"/>
    <w:rsid w:val="009349A3"/>
    <w:rsid w:val="009350F5"/>
    <w:rsid w:val="0093692F"/>
    <w:rsid w:val="00937671"/>
    <w:rsid w:val="009404FD"/>
    <w:rsid w:val="00945333"/>
    <w:rsid w:val="0094654C"/>
    <w:rsid w:val="00946A49"/>
    <w:rsid w:val="00950951"/>
    <w:rsid w:val="009527BC"/>
    <w:rsid w:val="0095310A"/>
    <w:rsid w:val="009547EE"/>
    <w:rsid w:val="00955CEC"/>
    <w:rsid w:val="00957B3A"/>
    <w:rsid w:val="00957CD1"/>
    <w:rsid w:val="00957D3C"/>
    <w:rsid w:val="009619D1"/>
    <w:rsid w:val="00963798"/>
    <w:rsid w:val="00963EBD"/>
    <w:rsid w:val="00964608"/>
    <w:rsid w:val="009656B0"/>
    <w:rsid w:val="009665E4"/>
    <w:rsid w:val="009673B3"/>
    <w:rsid w:val="00970DD3"/>
    <w:rsid w:val="00973B3D"/>
    <w:rsid w:val="00975E6F"/>
    <w:rsid w:val="009762F0"/>
    <w:rsid w:val="00976549"/>
    <w:rsid w:val="0098025B"/>
    <w:rsid w:val="009805FA"/>
    <w:rsid w:val="009814F8"/>
    <w:rsid w:val="009815F4"/>
    <w:rsid w:val="009841EB"/>
    <w:rsid w:val="00985D1B"/>
    <w:rsid w:val="00987BA8"/>
    <w:rsid w:val="00991747"/>
    <w:rsid w:val="00993F5D"/>
    <w:rsid w:val="0099403D"/>
    <w:rsid w:val="00995A0F"/>
    <w:rsid w:val="00996160"/>
    <w:rsid w:val="009A228C"/>
    <w:rsid w:val="009A2596"/>
    <w:rsid w:val="009A2972"/>
    <w:rsid w:val="009A2A8E"/>
    <w:rsid w:val="009A30D7"/>
    <w:rsid w:val="009A352A"/>
    <w:rsid w:val="009A3739"/>
    <w:rsid w:val="009A3909"/>
    <w:rsid w:val="009A3A44"/>
    <w:rsid w:val="009A3AEB"/>
    <w:rsid w:val="009A5166"/>
    <w:rsid w:val="009A59FB"/>
    <w:rsid w:val="009B0945"/>
    <w:rsid w:val="009B219E"/>
    <w:rsid w:val="009B2547"/>
    <w:rsid w:val="009B2A62"/>
    <w:rsid w:val="009B2AAA"/>
    <w:rsid w:val="009B3F3D"/>
    <w:rsid w:val="009B46F1"/>
    <w:rsid w:val="009B6C17"/>
    <w:rsid w:val="009B74D6"/>
    <w:rsid w:val="009B7815"/>
    <w:rsid w:val="009B7C8F"/>
    <w:rsid w:val="009C0554"/>
    <w:rsid w:val="009C2600"/>
    <w:rsid w:val="009C3658"/>
    <w:rsid w:val="009C42B9"/>
    <w:rsid w:val="009C79B2"/>
    <w:rsid w:val="009D045C"/>
    <w:rsid w:val="009D051C"/>
    <w:rsid w:val="009D096E"/>
    <w:rsid w:val="009D3881"/>
    <w:rsid w:val="009D3B24"/>
    <w:rsid w:val="009D4932"/>
    <w:rsid w:val="009D5528"/>
    <w:rsid w:val="009D5926"/>
    <w:rsid w:val="009D7759"/>
    <w:rsid w:val="009D7869"/>
    <w:rsid w:val="009E08FE"/>
    <w:rsid w:val="009E0ADA"/>
    <w:rsid w:val="009E1779"/>
    <w:rsid w:val="009E263B"/>
    <w:rsid w:val="009E2DBA"/>
    <w:rsid w:val="009E4645"/>
    <w:rsid w:val="009E4685"/>
    <w:rsid w:val="009E46BB"/>
    <w:rsid w:val="009E7D0F"/>
    <w:rsid w:val="009F0129"/>
    <w:rsid w:val="009F0526"/>
    <w:rsid w:val="009F1815"/>
    <w:rsid w:val="009F2D62"/>
    <w:rsid w:val="009F2E43"/>
    <w:rsid w:val="009F3163"/>
    <w:rsid w:val="009F38D0"/>
    <w:rsid w:val="009F4429"/>
    <w:rsid w:val="009F5061"/>
    <w:rsid w:val="009F5C08"/>
    <w:rsid w:val="00A00029"/>
    <w:rsid w:val="00A0163B"/>
    <w:rsid w:val="00A02D83"/>
    <w:rsid w:val="00A04F54"/>
    <w:rsid w:val="00A054AF"/>
    <w:rsid w:val="00A055F0"/>
    <w:rsid w:val="00A05C53"/>
    <w:rsid w:val="00A06FC6"/>
    <w:rsid w:val="00A07F9C"/>
    <w:rsid w:val="00A11B83"/>
    <w:rsid w:val="00A11C7B"/>
    <w:rsid w:val="00A13801"/>
    <w:rsid w:val="00A13AE1"/>
    <w:rsid w:val="00A14DDE"/>
    <w:rsid w:val="00A217B9"/>
    <w:rsid w:val="00A21F3F"/>
    <w:rsid w:val="00A23BDD"/>
    <w:rsid w:val="00A241E0"/>
    <w:rsid w:val="00A25925"/>
    <w:rsid w:val="00A30462"/>
    <w:rsid w:val="00A307E3"/>
    <w:rsid w:val="00A31013"/>
    <w:rsid w:val="00A33611"/>
    <w:rsid w:val="00A35030"/>
    <w:rsid w:val="00A3568F"/>
    <w:rsid w:val="00A365D0"/>
    <w:rsid w:val="00A40107"/>
    <w:rsid w:val="00A405C2"/>
    <w:rsid w:val="00A41C79"/>
    <w:rsid w:val="00A41EA0"/>
    <w:rsid w:val="00A42E91"/>
    <w:rsid w:val="00A43A67"/>
    <w:rsid w:val="00A44A3E"/>
    <w:rsid w:val="00A44DD7"/>
    <w:rsid w:val="00A4777B"/>
    <w:rsid w:val="00A47F82"/>
    <w:rsid w:val="00A5005A"/>
    <w:rsid w:val="00A51CCC"/>
    <w:rsid w:val="00A51DF3"/>
    <w:rsid w:val="00A53040"/>
    <w:rsid w:val="00A532F8"/>
    <w:rsid w:val="00A546E1"/>
    <w:rsid w:val="00A54CE7"/>
    <w:rsid w:val="00A5527F"/>
    <w:rsid w:val="00A564AB"/>
    <w:rsid w:val="00A56FF9"/>
    <w:rsid w:val="00A5733E"/>
    <w:rsid w:val="00A60064"/>
    <w:rsid w:val="00A60A1D"/>
    <w:rsid w:val="00A6128C"/>
    <w:rsid w:val="00A614F2"/>
    <w:rsid w:val="00A63CFF"/>
    <w:rsid w:val="00A66FB2"/>
    <w:rsid w:val="00A721FF"/>
    <w:rsid w:val="00A7495D"/>
    <w:rsid w:val="00A76438"/>
    <w:rsid w:val="00A76447"/>
    <w:rsid w:val="00A77B6A"/>
    <w:rsid w:val="00A80671"/>
    <w:rsid w:val="00A81458"/>
    <w:rsid w:val="00A8155B"/>
    <w:rsid w:val="00A81A39"/>
    <w:rsid w:val="00A83763"/>
    <w:rsid w:val="00A865AD"/>
    <w:rsid w:val="00A913D8"/>
    <w:rsid w:val="00A94000"/>
    <w:rsid w:val="00A948B7"/>
    <w:rsid w:val="00A94F42"/>
    <w:rsid w:val="00A950F8"/>
    <w:rsid w:val="00A9672F"/>
    <w:rsid w:val="00A968AA"/>
    <w:rsid w:val="00A96BF0"/>
    <w:rsid w:val="00AA1F4B"/>
    <w:rsid w:val="00AA2B01"/>
    <w:rsid w:val="00AA34C7"/>
    <w:rsid w:val="00AA3FAD"/>
    <w:rsid w:val="00AA553D"/>
    <w:rsid w:val="00AA5941"/>
    <w:rsid w:val="00AA5ACF"/>
    <w:rsid w:val="00AB483E"/>
    <w:rsid w:val="00AB628F"/>
    <w:rsid w:val="00AB789C"/>
    <w:rsid w:val="00AC033E"/>
    <w:rsid w:val="00AC0E1C"/>
    <w:rsid w:val="00AC19EE"/>
    <w:rsid w:val="00AC2132"/>
    <w:rsid w:val="00AC3CB0"/>
    <w:rsid w:val="00AC4FD4"/>
    <w:rsid w:val="00AC5459"/>
    <w:rsid w:val="00AD00E8"/>
    <w:rsid w:val="00AD1086"/>
    <w:rsid w:val="00AD336D"/>
    <w:rsid w:val="00AD669E"/>
    <w:rsid w:val="00AD7DBB"/>
    <w:rsid w:val="00AE03A9"/>
    <w:rsid w:val="00AE105A"/>
    <w:rsid w:val="00AE13D9"/>
    <w:rsid w:val="00AE1613"/>
    <w:rsid w:val="00AE1F45"/>
    <w:rsid w:val="00AE2E8F"/>
    <w:rsid w:val="00AE4094"/>
    <w:rsid w:val="00AE4795"/>
    <w:rsid w:val="00AE6148"/>
    <w:rsid w:val="00AE632C"/>
    <w:rsid w:val="00AE74C3"/>
    <w:rsid w:val="00AF0EBE"/>
    <w:rsid w:val="00AF10B9"/>
    <w:rsid w:val="00AF248B"/>
    <w:rsid w:val="00AF3BE3"/>
    <w:rsid w:val="00AF3CD4"/>
    <w:rsid w:val="00AF3FA3"/>
    <w:rsid w:val="00AF4070"/>
    <w:rsid w:val="00AF4593"/>
    <w:rsid w:val="00AF4A3D"/>
    <w:rsid w:val="00AF71B5"/>
    <w:rsid w:val="00AF7E21"/>
    <w:rsid w:val="00AF7EB3"/>
    <w:rsid w:val="00B0002F"/>
    <w:rsid w:val="00B02084"/>
    <w:rsid w:val="00B02F54"/>
    <w:rsid w:val="00B11BAD"/>
    <w:rsid w:val="00B146E2"/>
    <w:rsid w:val="00B15CEF"/>
    <w:rsid w:val="00B173C4"/>
    <w:rsid w:val="00B17DC4"/>
    <w:rsid w:val="00B205F1"/>
    <w:rsid w:val="00B20844"/>
    <w:rsid w:val="00B21613"/>
    <w:rsid w:val="00B21699"/>
    <w:rsid w:val="00B22BD0"/>
    <w:rsid w:val="00B2586F"/>
    <w:rsid w:val="00B259FD"/>
    <w:rsid w:val="00B30001"/>
    <w:rsid w:val="00B30966"/>
    <w:rsid w:val="00B312DE"/>
    <w:rsid w:val="00B33303"/>
    <w:rsid w:val="00B354CE"/>
    <w:rsid w:val="00B354F3"/>
    <w:rsid w:val="00B3626D"/>
    <w:rsid w:val="00B36718"/>
    <w:rsid w:val="00B377EE"/>
    <w:rsid w:val="00B37C98"/>
    <w:rsid w:val="00B40A5E"/>
    <w:rsid w:val="00B40DCF"/>
    <w:rsid w:val="00B43CAA"/>
    <w:rsid w:val="00B456AE"/>
    <w:rsid w:val="00B45F78"/>
    <w:rsid w:val="00B45FA9"/>
    <w:rsid w:val="00B46B5D"/>
    <w:rsid w:val="00B4712B"/>
    <w:rsid w:val="00B475E8"/>
    <w:rsid w:val="00B47C56"/>
    <w:rsid w:val="00B519F2"/>
    <w:rsid w:val="00B5258E"/>
    <w:rsid w:val="00B52DB0"/>
    <w:rsid w:val="00B54351"/>
    <w:rsid w:val="00B55DB1"/>
    <w:rsid w:val="00B5657C"/>
    <w:rsid w:val="00B56A2E"/>
    <w:rsid w:val="00B6053C"/>
    <w:rsid w:val="00B60C18"/>
    <w:rsid w:val="00B60D5B"/>
    <w:rsid w:val="00B61097"/>
    <w:rsid w:val="00B6326C"/>
    <w:rsid w:val="00B65D58"/>
    <w:rsid w:val="00B6682D"/>
    <w:rsid w:val="00B66DA7"/>
    <w:rsid w:val="00B670A6"/>
    <w:rsid w:val="00B67D1F"/>
    <w:rsid w:val="00B67E7F"/>
    <w:rsid w:val="00B70E94"/>
    <w:rsid w:val="00B72146"/>
    <w:rsid w:val="00B73917"/>
    <w:rsid w:val="00B739A3"/>
    <w:rsid w:val="00B73C07"/>
    <w:rsid w:val="00B73D01"/>
    <w:rsid w:val="00B742A1"/>
    <w:rsid w:val="00B74AD0"/>
    <w:rsid w:val="00B756C9"/>
    <w:rsid w:val="00B75DCA"/>
    <w:rsid w:val="00B76DF5"/>
    <w:rsid w:val="00B777B5"/>
    <w:rsid w:val="00B77F70"/>
    <w:rsid w:val="00B81CF7"/>
    <w:rsid w:val="00B821BC"/>
    <w:rsid w:val="00B82C37"/>
    <w:rsid w:val="00B82F65"/>
    <w:rsid w:val="00B82FEA"/>
    <w:rsid w:val="00B83BC1"/>
    <w:rsid w:val="00B84461"/>
    <w:rsid w:val="00B848DD"/>
    <w:rsid w:val="00B84C9B"/>
    <w:rsid w:val="00B85046"/>
    <w:rsid w:val="00B85446"/>
    <w:rsid w:val="00B86354"/>
    <w:rsid w:val="00B868C0"/>
    <w:rsid w:val="00B86CB6"/>
    <w:rsid w:val="00B86CED"/>
    <w:rsid w:val="00B87594"/>
    <w:rsid w:val="00B90D87"/>
    <w:rsid w:val="00B91770"/>
    <w:rsid w:val="00B93E6C"/>
    <w:rsid w:val="00B949DE"/>
    <w:rsid w:val="00B94D0F"/>
    <w:rsid w:val="00B95700"/>
    <w:rsid w:val="00B960EB"/>
    <w:rsid w:val="00B965F3"/>
    <w:rsid w:val="00BA2FA8"/>
    <w:rsid w:val="00BA6940"/>
    <w:rsid w:val="00BA776F"/>
    <w:rsid w:val="00BA785E"/>
    <w:rsid w:val="00BB03EC"/>
    <w:rsid w:val="00BB0947"/>
    <w:rsid w:val="00BB0C33"/>
    <w:rsid w:val="00BB126D"/>
    <w:rsid w:val="00BB1525"/>
    <w:rsid w:val="00BB162E"/>
    <w:rsid w:val="00BB20DA"/>
    <w:rsid w:val="00BB3551"/>
    <w:rsid w:val="00BB3630"/>
    <w:rsid w:val="00BB3BD7"/>
    <w:rsid w:val="00BB560E"/>
    <w:rsid w:val="00BB5C1E"/>
    <w:rsid w:val="00BB5F66"/>
    <w:rsid w:val="00BB5FC0"/>
    <w:rsid w:val="00BB638A"/>
    <w:rsid w:val="00BB6F71"/>
    <w:rsid w:val="00BB7BDF"/>
    <w:rsid w:val="00BC0978"/>
    <w:rsid w:val="00BC1980"/>
    <w:rsid w:val="00BC2317"/>
    <w:rsid w:val="00BC2C0F"/>
    <w:rsid w:val="00BC51F6"/>
    <w:rsid w:val="00BC5206"/>
    <w:rsid w:val="00BC5C78"/>
    <w:rsid w:val="00BC7084"/>
    <w:rsid w:val="00BC7459"/>
    <w:rsid w:val="00BC7758"/>
    <w:rsid w:val="00BC7C30"/>
    <w:rsid w:val="00BD26B1"/>
    <w:rsid w:val="00BD6163"/>
    <w:rsid w:val="00BE024F"/>
    <w:rsid w:val="00BE1714"/>
    <w:rsid w:val="00BE5C45"/>
    <w:rsid w:val="00BE68E3"/>
    <w:rsid w:val="00BE74C2"/>
    <w:rsid w:val="00BE768F"/>
    <w:rsid w:val="00BF0D73"/>
    <w:rsid w:val="00BF108B"/>
    <w:rsid w:val="00BF1B9C"/>
    <w:rsid w:val="00BF2DFE"/>
    <w:rsid w:val="00BF3EB4"/>
    <w:rsid w:val="00BF42BE"/>
    <w:rsid w:val="00BF452F"/>
    <w:rsid w:val="00BF4884"/>
    <w:rsid w:val="00BF536B"/>
    <w:rsid w:val="00BF556A"/>
    <w:rsid w:val="00BF569C"/>
    <w:rsid w:val="00BF60E7"/>
    <w:rsid w:val="00BF6207"/>
    <w:rsid w:val="00BF6217"/>
    <w:rsid w:val="00BF643D"/>
    <w:rsid w:val="00BF6B3C"/>
    <w:rsid w:val="00BF715F"/>
    <w:rsid w:val="00C00594"/>
    <w:rsid w:val="00C0092F"/>
    <w:rsid w:val="00C0112A"/>
    <w:rsid w:val="00C02B78"/>
    <w:rsid w:val="00C04631"/>
    <w:rsid w:val="00C04D57"/>
    <w:rsid w:val="00C04D6D"/>
    <w:rsid w:val="00C06BF5"/>
    <w:rsid w:val="00C06FC7"/>
    <w:rsid w:val="00C07117"/>
    <w:rsid w:val="00C07E89"/>
    <w:rsid w:val="00C10571"/>
    <w:rsid w:val="00C11726"/>
    <w:rsid w:val="00C13466"/>
    <w:rsid w:val="00C137AA"/>
    <w:rsid w:val="00C146A1"/>
    <w:rsid w:val="00C16606"/>
    <w:rsid w:val="00C168E5"/>
    <w:rsid w:val="00C230D4"/>
    <w:rsid w:val="00C241AD"/>
    <w:rsid w:val="00C26582"/>
    <w:rsid w:val="00C30AF4"/>
    <w:rsid w:val="00C31181"/>
    <w:rsid w:val="00C3553F"/>
    <w:rsid w:val="00C36F1F"/>
    <w:rsid w:val="00C401F0"/>
    <w:rsid w:val="00C4154D"/>
    <w:rsid w:val="00C4317D"/>
    <w:rsid w:val="00C43865"/>
    <w:rsid w:val="00C43B00"/>
    <w:rsid w:val="00C43B36"/>
    <w:rsid w:val="00C46044"/>
    <w:rsid w:val="00C467E2"/>
    <w:rsid w:val="00C46EAE"/>
    <w:rsid w:val="00C530D5"/>
    <w:rsid w:val="00C54408"/>
    <w:rsid w:val="00C552D9"/>
    <w:rsid w:val="00C55CA0"/>
    <w:rsid w:val="00C567F2"/>
    <w:rsid w:val="00C56E1A"/>
    <w:rsid w:val="00C57D49"/>
    <w:rsid w:val="00C6048D"/>
    <w:rsid w:val="00C605BF"/>
    <w:rsid w:val="00C61F95"/>
    <w:rsid w:val="00C62262"/>
    <w:rsid w:val="00C62480"/>
    <w:rsid w:val="00C63AE8"/>
    <w:rsid w:val="00C63E37"/>
    <w:rsid w:val="00C63F5B"/>
    <w:rsid w:val="00C651AA"/>
    <w:rsid w:val="00C6588C"/>
    <w:rsid w:val="00C65DE9"/>
    <w:rsid w:val="00C660D7"/>
    <w:rsid w:val="00C67E29"/>
    <w:rsid w:val="00C74B60"/>
    <w:rsid w:val="00C75AF2"/>
    <w:rsid w:val="00C75B58"/>
    <w:rsid w:val="00C7713D"/>
    <w:rsid w:val="00C772EA"/>
    <w:rsid w:val="00C807AE"/>
    <w:rsid w:val="00C81107"/>
    <w:rsid w:val="00C8163C"/>
    <w:rsid w:val="00C825B6"/>
    <w:rsid w:val="00C832C4"/>
    <w:rsid w:val="00C8642B"/>
    <w:rsid w:val="00C86AAC"/>
    <w:rsid w:val="00C87113"/>
    <w:rsid w:val="00C903FD"/>
    <w:rsid w:val="00C905D3"/>
    <w:rsid w:val="00C90C30"/>
    <w:rsid w:val="00C91137"/>
    <w:rsid w:val="00C91495"/>
    <w:rsid w:val="00C944C6"/>
    <w:rsid w:val="00C95C0A"/>
    <w:rsid w:val="00C964C2"/>
    <w:rsid w:val="00C97BE9"/>
    <w:rsid w:val="00CA1D55"/>
    <w:rsid w:val="00CA1DCA"/>
    <w:rsid w:val="00CA2172"/>
    <w:rsid w:val="00CA24FE"/>
    <w:rsid w:val="00CA3D09"/>
    <w:rsid w:val="00CA5314"/>
    <w:rsid w:val="00CA5A70"/>
    <w:rsid w:val="00CA6D8D"/>
    <w:rsid w:val="00CB0865"/>
    <w:rsid w:val="00CB14A9"/>
    <w:rsid w:val="00CB2A1E"/>
    <w:rsid w:val="00CB2AC3"/>
    <w:rsid w:val="00CB2FCB"/>
    <w:rsid w:val="00CB3C77"/>
    <w:rsid w:val="00CB41AC"/>
    <w:rsid w:val="00CB5961"/>
    <w:rsid w:val="00CB67CB"/>
    <w:rsid w:val="00CB67F5"/>
    <w:rsid w:val="00CC1523"/>
    <w:rsid w:val="00CC3129"/>
    <w:rsid w:val="00CC3363"/>
    <w:rsid w:val="00CD2E89"/>
    <w:rsid w:val="00CD2F40"/>
    <w:rsid w:val="00CD307F"/>
    <w:rsid w:val="00CD53D5"/>
    <w:rsid w:val="00CD5E68"/>
    <w:rsid w:val="00CD75AE"/>
    <w:rsid w:val="00CD7797"/>
    <w:rsid w:val="00CE0BD5"/>
    <w:rsid w:val="00CE0C13"/>
    <w:rsid w:val="00CE1774"/>
    <w:rsid w:val="00CE2BE4"/>
    <w:rsid w:val="00CE5857"/>
    <w:rsid w:val="00CE6E85"/>
    <w:rsid w:val="00CE7FFC"/>
    <w:rsid w:val="00CF0502"/>
    <w:rsid w:val="00CF0BA1"/>
    <w:rsid w:val="00CF133F"/>
    <w:rsid w:val="00CF1E4B"/>
    <w:rsid w:val="00CF35D0"/>
    <w:rsid w:val="00CF3C73"/>
    <w:rsid w:val="00CF42CA"/>
    <w:rsid w:val="00CF4AA0"/>
    <w:rsid w:val="00CF5963"/>
    <w:rsid w:val="00CF62FF"/>
    <w:rsid w:val="00CF6D33"/>
    <w:rsid w:val="00CF764B"/>
    <w:rsid w:val="00CF7C5E"/>
    <w:rsid w:val="00D01BF5"/>
    <w:rsid w:val="00D03518"/>
    <w:rsid w:val="00D0378C"/>
    <w:rsid w:val="00D03BCD"/>
    <w:rsid w:val="00D065ED"/>
    <w:rsid w:val="00D07AED"/>
    <w:rsid w:val="00D104D6"/>
    <w:rsid w:val="00D10E21"/>
    <w:rsid w:val="00D11BF4"/>
    <w:rsid w:val="00D11FA2"/>
    <w:rsid w:val="00D12BAB"/>
    <w:rsid w:val="00D1527F"/>
    <w:rsid w:val="00D15A13"/>
    <w:rsid w:val="00D16130"/>
    <w:rsid w:val="00D16402"/>
    <w:rsid w:val="00D166F0"/>
    <w:rsid w:val="00D16F39"/>
    <w:rsid w:val="00D172A4"/>
    <w:rsid w:val="00D2273D"/>
    <w:rsid w:val="00D22DC6"/>
    <w:rsid w:val="00D2426F"/>
    <w:rsid w:val="00D259DF"/>
    <w:rsid w:val="00D27086"/>
    <w:rsid w:val="00D27107"/>
    <w:rsid w:val="00D27489"/>
    <w:rsid w:val="00D32509"/>
    <w:rsid w:val="00D32B05"/>
    <w:rsid w:val="00D34C37"/>
    <w:rsid w:val="00D362D1"/>
    <w:rsid w:val="00D4002F"/>
    <w:rsid w:val="00D410DC"/>
    <w:rsid w:val="00D41421"/>
    <w:rsid w:val="00D43035"/>
    <w:rsid w:val="00D431F7"/>
    <w:rsid w:val="00D436E7"/>
    <w:rsid w:val="00D43F3E"/>
    <w:rsid w:val="00D44835"/>
    <w:rsid w:val="00D45D7A"/>
    <w:rsid w:val="00D46377"/>
    <w:rsid w:val="00D47621"/>
    <w:rsid w:val="00D50304"/>
    <w:rsid w:val="00D50493"/>
    <w:rsid w:val="00D50844"/>
    <w:rsid w:val="00D50DAA"/>
    <w:rsid w:val="00D53197"/>
    <w:rsid w:val="00D5544A"/>
    <w:rsid w:val="00D562C9"/>
    <w:rsid w:val="00D57515"/>
    <w:rsid w:val="00D60C49"/>
    <w:rsid w:val="00D62672"/>
    <w:rsid w:val="00D62F5D"/>
    <w:rsid w:val="00D652C3"/>
    <w:rsid w:val="00D66413"/>
    <w:rsid w:val="00D66885"/>
    <w:rsid w:val="00D708C1"/>
    <w:rsid w:val="00D71215"/>
    <w:rsid w:val="00D721B8"/>
    <w:rsid w:val="00D722CC"/>
    <w:rsid w:val="00D726BA"/>
    <w:rsid w:val="00D7324C"/>
    <w:rsid w:val="00D733E1"/>
    <w:rsid w:val="00D73A6E"/>
    <w:rsid w:val="00D7495C"/>
    <w:rsid w:val="00D74F80"/>
    <w:rsid w:val="00D7655F"/>
    <w:rsid w:val="00D76C89"/>
    <w:rsid w:val="00D77263"/>
    <w:rsid w:val="00D8064E"/>
    <w:rsid w:val="00D808C4"/>
    <w:rsid w:val="00D824DD"/>
    <w:rsid w:val="00D8482B"/>
    <w:rsid w:val="00D85D20"/>
    <w:rsid w:val="00D875F4"/>
    <w:rsid w:val="00D87867"/>
    <w:rsid w:val="00D879ED"/>
    <w:rsid w:val="00D87F20"/>
    <w:rsid w:val="00D91839"/>
    <w:rsid w:val="00D91FB8"/>
    <w:rsid w:val="00D9202B"/>
    <w:rsid w:val="00D92446"/>
    <w:rsid w:val="00D92A08"/>
    <w:rsid w:val="00D93002"/>
    <w:rsid w:val="00D93744"/>
    <w:rsid w:val="00D9404E"/>
    <w:rsid w:val="00D9411C"/>
    <w:rsid w:val="00D962A4"/>
    <w:rsid w:val="00D968B9"/>
    <w:rsid w:val="00D96FE2"/>
    <w:rsid w:val="00D97353"/>
    <w:rsid w:val="00DA04AA"/>
    <w:rsid w:val="00DA0FEE"/>
    <w:rsid w:val="00DA3DA9"/>
    <w:rsid w:val="00DA5071"/>
    <w:rsid w:val="00DA7153"/>
    <w:rsid w:val="00DB0224"/>
    <w:rsid w:val="00DB0719"/>
    <w:rsid w:val="00DB0A99"/>
    <w:rsid w:val="00DB2329"/>
    <w:rsid w:val="00DB2830"/>
    <w:rsid w:val="00DB3EAB"/>
    <w:rsid w:val="00DB410D"/>
    <w:rsid w:val="00DB4865"/>
    <w:rsid w:val="00DB4B7F"/>
    <w:rsid w:val="00DB5421"/>
    <w:rsid w:val="00DB6396"/>
    <w:rsid w:val="00DB6A33"/>
    <w:rsid w:val="00DC04E0"/>
    <w:rsid w:val="00DC0ADF"/>
    <w:rsid w:val="00DC1DE0"/>
    <w:rsid w:val="00DC2B60"/>
    <w:rsid w:val="00DC3C28"/>
    <w:rsid w:val="00DC52D5"/>
    <w:rsid w:val="00DC5A4F"/>
    <w:rsid w:val="00DC759E"/>
    <w:rsid w:val="00DC7BF8"/>
    <w:rsid w:val="00DC7DCD"/>
    <w:rsid w:val="00DD1475"/>
    <w:rsid w:val="00DD305A"/>
    <w:rsid w:val="00DD4C39"/>
    <w:rsid w:val="00DD6014"/>
    <w:rsid w:val="00DD616D"/>
    <w:rsid w:val="00DD7FE0"/>
    <w:rsid w:val="00DE09BA"/>
    <w:rsid w:val="00DE21EA"/>
    <w:rsid w:val="00DE4A29"/>
    <w:rsid w:val="00DE5804"/>
    <w:rsid w:val="00DE6233"/>
    <w:rsid w:val="00DE6374"/>
    <w:rsid w:val="00DE6EAB"/>
    <w:rsid w:val="00DF1871"/>
    <w:rsid w:val="00DF2036"/>
    <w:rsid w:val="00DF237F"/>
    <w:rsid w:val="00DF3239"/>
    <w:rsid w:val="00DF6983"/>
    <w:rsid w:val="00DF7098"/>
    <w:rsid w:val="00DF7BA9"/>
    <w:rsid w:val="00E0055A"/>
    <w:rsid w:val="00E0122E"/>
    <w:rsid w:val="00E0260F"/>
    <w:rsid w:val="00E03F1A"/>
    <w:rsid w:val="00E04A8E"/>
    <w:rsid w:val="00E05203"/>
    <w:rsid w:val="00E05422"/>
    <w:rsid w:val="00E0568C"/>
    <w:rsid w:val="00E05D82"/>
    <w:rsid w:val="00E06A74"/>
    <w:rsid w:val="00E13B65"/>
    <w:rsid w:val="00E14249"/>
    <w:rsid w:val="00E1646B"/>
    <w:rsid w:val="00E21A76"/>
    <w:rsid w:val="00E220BA"/>
    <w:rsid w:val="00E22D64"/>
    <w:rsid w:val="00E233C9"/>
    <w:rsid w:val="00E23FF1"/>
    <w:rsid w:val="00E242CC"/>
    <w:rsid w:val="00E24819"/>
    <w:rsid w:val="00E250B8"/>
    <w:rsid w:val="00E27C96"/>
    <w:rsid w:val="00E309D0"/>
    <w:rsid w:val="00E3236A"/>
    <w:rsid w:val="00E324FF"/>
    <w:rsid w:val="00E33228"/>
    <w:rsid w:val="00E34277"/>
    <w:rsid w:val="00E3481A"/>
    <w:rsid w:val="00E3537C"/>
    <w:rsid w:val="00E366E0"/>
    <w:rsid w:val="00E368A8"/>
    <w:rsid w:val="00E40F73"/>
    <w:rsid w:val="00E41B75"/>
    <w:rsid w:val="00E42377"/>
    <w:rsid w:val="00E447EF"/>
    <w:rsid w:val="00E44A0D"/>
    <w:rsid w:val="00E450C1"/>
    <w:rsid w:val="00E56E5F"/>
    <w:rsid w:val="00E57B00"/>
    <w:rsid w:val="00E60313"/>
    <w:rsid w:val="00E6116C"/>
    <w:rsid w:val="00E6381E"/>
    <w:rsid w:val="00E63A30"/>
    <w:rsid w:val="00E63BBD"/>
    <w:rsid w:val="00E66D02"/>
    <w:rsid w:val="00E67D6D"/>
    <w:rsid w:val="00E71312"/>
    <w:rsid w:val="00E72777"/>
    <w:rsid w:val="00E727AB"/>
    <w:rsid w:val="00E73369"/>
    <w:rsid w:val="00E73E85"/>
    <w:rsid w:val="00E74692"/>
    <w:rsid w:val="00E752BD"/>
    <w:rsid w:val="00E76766"/>
    <w:rsid w:val="00E77831"/>
    <w:rsid w:val="00E811BC"/>
    <w:rsid w:val="00E819D7"/>
    <w:rsid w:val="00E81E0E"/>
    <w:rsid w:val="00E81E54"/>
    <w:rsid w:val="00E81FFB"/>
    <w:rsid w:val="00E82C71"/>
    <w:rsid w:val="00E83581"/>
    <w:rsid w:val="00E8366B"/>
    <w:rsid w:val="00E83F3D"/>
    <w:rsid w:val="00E842F1"/>
    <w:rsid w:val="00E84A0A"/>
    <w:rsid w:val="00E859E9"/>
    <w:rsid w:val="00E86105"/>
    <w:rsid w:val="00E868B2"/>
    <w:rsid w:val="00E871A1"/>
    <w:rsid w:val="00E87297"/>
    <w:rsid w:val="00E90C76"/>
    <w:rsid w:val="00E92907"/>
    <w:rsid w:val="00E92F5A"/>
    <w:rsid w:val="00E95BB3"/>
    <w:rsid w:val="00E96DBE"/>
    <w:rsid w:val="00EA0DF4"/>
    <w:rsid w:val="00EA1574"/>
    <w:rsid w:val="00EA2346"/>
    <w:rsid w:val="00EB0F56"/>
    <w:rsid w:val="00EB1D22"/>
    <w:rsid w:val="00EB4037"/>
    <w:rsid w:val="00EB5330"/>
    <w:rsid w:val="00EB5826"/>
    <w:rsid w:val="00EB7CA1"/>
    <w:rsid w:val="00EB7D5E"/>
    <w:rsid w:val="00EC0C74"/>
    <w:rsid w:val="00EC0D86"/>
    <w:rsid w:val="00EC0D8E"/>
    <w:rsid w:val="00EC1365"/>
    <w:rsid w:val="00EC2988"/>
    <w:rsid w:val="00EC2A86"/>
    <w:rsid w:val="00EC3490"/>
    <w:rsid w:val="00EC5796"/>
    <w:rsid w:val="00EC65AE"/>
    <w:rsid w:val="00EC6980"/>
    <w:rsid w:val="00ED17B3"/>
    <w:rsid w:val="00ED2262"/>
    <w:rsid w:val="00ED537D"/>
    <w:rsid w:val="00ED5A83"/>
    <w:rsid w:val="00ED5A9B"/>
    <w:rsid w:val="00ED5C4D"/>
    <w:rsid w:val="00ED6691"/>
    <w:rsid w:val="00EE0EC2"/>
    <w:rsid w:val="00EE14BD"/>
    <w:rsid w:val="00EE1645"/>
    <w:rsid w:val="00EE1C00"/>
    <w:rsid w:val="00EE2477"/>
    <w:rsid w:val="00EE48F7"/>
    <w:rsid w:val="00EE54F8"/>
    <w:rsid w:val="00EE5675"/>
    <w:rsid w:val="00EE5D7E"/>
    <w:rsid w:val="00EE62D6"/>
    <w:rsid w:val="00EE64B5"/>
    <w:rsid w:val="00EE64DB"/>
    <w:rsid w:val="00EE789A"/>
    <w:rsid w:val="00EF0217"/>
    <w:rsid w:val="00EF1963"/>
    <w:rsid w:val="00EF1D65"/>
    <w:rsid w:val="00EF23B7"/>
    <w:rsid w:val="00EF2841"/>
    <w:rsid w:val="00EF359C"/>
    <w:rsid w:val="00EF3D00"/>
    <w:rsid w:val="00EF4829"/>
    <w:rsid w:val="00F01609"/>
    <w:rsid w:val="00F0254B"/>
    <w:rsid w:val="00F03B15"/>
    <w:rsid w:val="00F03E9B"/>
    <w:rsid w:val="00F0529A"/>
    <w:rsid w:val="00F0602A"/>
    <w:rsid w:val="00F062B0"/>
    <w:rsid w:val="00F06491"/>
    <w:rsid w:val="00F06753"/>
    <w:rsid w:val="00F06E2E"/>
    <w:rsid w:val="00F1388E"/>
    <w:rsid w:val="00F13DCC"/>
    <w:rsid w:val="00F1418C"/>
    <w:rsid w:val="00F169E2"/>
    <w:rsid w:val="00F17230"/>
    <w:rsid w:val="00F17B81"/>
    <w:rsid w:val="00F20D50"/>
    <w:rsid w:val="00F2137A"/>
    <w:rsid w:val="00F22275"/>
    <w:rsid w:val="00F22978"/>
    <w:rsid w:val="00F24D17"/>
    <w:rsid w:val="00F24F31"/>
    <w:rsid w:val="00F25BAC"/>
    <w:rsid w:val="00F25EC3"/>
    <w:rsid w:val="00F26109"/>
    <w:rsid w:val="00F27683"/>
    <w:rsid w:val="00F30295"/>
    <w:rsid w:val="00F319DE"/>
    <w:rsid w:val="00F31DAA"/>
    <w:rsid w:val="00F3309A"/>
    <w:rsid w:val="00F33E16"/>
    <w:rsid w:val="00F345CE"/>
    <w:rsid w:val="00F34B3E"/>
    <w:rsid w:val="00F37814"/>
    <w:rsid w:val="00F412E8"/>
    <w:rsid w:val="00F4135A"/>
    <w:rsid w:val="00F42049"/>
    <w:rsid w:val="00F421AE"/>
    <w:rsid w:val="00F422E8"/>
    <w:rsid w:val="00F4335C"/>
    <w:rsid w:val="00F448E7"/>
    <w:rsid w:val="00F44B1A"/>
    <w:rsid w:val="00F45BD2"/>
    <w:rsid w:val="00F45CAD"/>
    <w:rsid w:val="00F47D69"/>
    <w:rsid w:val="00F50E59"/>
    <w:rsid w:val="00F5130F"/>
    <w:rsid w:val="00F514D3"/>
    <w:rsid w:val="00F533A1"/>
    <w:rsid w:val="00F54261"/>
    <w:rsid w:val="00F54415"/>
    <w:rsid w:val="00F54923"/>
    <w:rsid w:val="00F55691"/>
    <w:rsid w:val="00F56E44"/>
    <w:rsid w:val="00F56E82"/>
    <w:rsid w:val="00F56F8A"/>
    <w:rsid w:val="00F61E58"/>
    <w:rsid w:val="00F63F10"/>
    <w:rsid w:val="00F64201"/>
    <w:rsid w:val="00F64EE1"/>
    <w:rsid w:val="00F651B4"/>
    <w:rsid w:val="00F651D6"/>
    <w:rsid w:val="00F70E43"/>
    <w:rsid w:val="00F710BA"/>
    <w:rsid w:val="00F719B6"/>
    <w:rsid w:val="00F7296F"/>
    <w:rsid w:val="00F770C0"/>
    <w:rsid w:val="00F808DD"/>
    <w:rsid w:val="00F809BB"/>
    <w:rsid w:val="00F8160E"/>
    <w:rsid w:val="00F8300E"/>
    <w:rsid w:val="00F83672"/>
    <w:rsid w:val="00F83ECB"/>
    <w:rsid w:val="00F86492"/>
    <w:rsid w:val="00F90CB4"/>
    <w:rsid w:val="00F91B20"/>
    <w:rsid w:val="00F92273"/>
    <w:rsid w:val="00F9238B"/>
    <w:rsid w:val="00F9378F"/>
    <w:rsid w:val="00F953F0"/>
    <w:rsid w:val="00F95FF2"/>
    <w:rsid w:val="00F96581"/>
    <w:rsid w:val="00F96C70"/>
    <w:rsid w:val="00FA0370"/>
    <w:rsid w:val="00FA06B0"/>
    <w:rsid w:val="00FA17EB"/>
    <w:rsid w:val="00FA1F27"/>
    <w:rsid w:val="00FA38D4"/>
    <w:rsid w:val="00FA453C"/>
    <w:rsid w:val="00FA4F9D"/>
    <w:rsid w:val="00FA5CD4"/>
    <w:rsid w:val="00FA7914"/>
    <w:rsid w:val="00FB2934"/>
    <w:rsid w:val="00FB3953"/>
    <w:rsid w:val="00FB5F32"/>
    <w:rsid w:val="00FB632B"/>
    <w:rsid w:val="00FC093D"/>
    <w:rsid w:val="00FC2756"/>
    <w:rsid w:val="00FC2A5A"/>
    <w:rsid w:val="00FC3F8D"/>
    <w:rsid w:val="00FD04A3"/>
    <w:rsid w:val="00FD4099"/>
    <w:rsid w:val="00FD5142"/>
    <w:rsid w:val="00FD565E"/>
    <w:rsid w:val="00FD59D0"/>
    <w:rsid w:val="00FD753C"/>
    <w:rsid w:val="00FD7F72"/>
    <w:rsid w:val="00FE0537"/>
    <w:rsid w:val="00FE09CC"/>
    <w:rsid w:val="00FE0C07"/>
    <w:rsid w:val="00FE0DFA"/>
    <w:rsid w:val="00FE141A"/>
    <w:rsid w:val="00FE21AD"/>
    <w:rsid w:val="00FE3595"/>
    <w:rsid w:val="00FE44D4"/>
    <w:rsid w:val="00FE46F6"/>
    <w:rsid w:val="00FE4EBA"/>
    <w:rsid w:val="00FE6EDD"/>
    <w:rsid w:val="00FE6EF2"/>
    <w:rsid w:val="00FE7CCE"/>
    <w:rsid w:val="00FF05F3"/>
    <w:rsid w:val="00FF1710"/>
    <w:rsid w:val="00FF28FB"/>
    <w:rsid w:val="00FF538F"/>
    <w:rsid w:val="00FF55B0"/>
    <w:rsid w:val="00FF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74a5cd,#06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A4"/>
    <w:pPr>
      <w:widowControl w:val="0"/>
      <w:spacing w:line="260" w:lineRule="exact"/>
    </w:pPr>
    <w:rPr>
      <w:rFonts w:ascii="Arial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qFormat/>
    <w:rsid w:val="0086246F"/>
    <w:pPr>
      <w:spacing w:after="200" w:line="240" w:lineRule="auto"/>
      <w:ind w:left="794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C4036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"/>
    <w:next w:val="a"/>
    <w:qFormat/>
    <w:rsid w:val="0086246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F48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2">
    <w:name w:val="Char Char2"/>
    <w:rsid w:val="004C4036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C4036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C4036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39"/>
    <w:rsid w:val="00CB4973"/>
    <w:pPr>
      <w:widowControl w:val="0"/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711816"/>
  </w:style>
  <w:style w:type="paragraph" w:customStyle="1" w:styleId="Indent">
    <w:name w:val="Indent"/>
    <w:basedOn w:val="a"/>
    <w:rsid w:val="004C4036"/>
    <w:pPr>
      <w:ind w:left="1004" w:hanging="720"/>
    </w:pPr>
  </w:style>
  <w:style w:type="paragraph" w:customStyle="1" w:styleId="SectionTitle">
    <w:name w:val="Section Title"/>
    <w:basedOn w:val="a"/>
    <w:next w:val="Indent"/>
    <w:rsid w:val="004C4036"/>
    <w:pPr>
      <w:numPr>
        <w:numId w:val="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rsid w:val="004C4036"/>
    <w:pPr>
      <w:numPr>
        <w:ilvl w:val="1"/>
        <w:numId w:val="1"/>
      </w:numPr>
    </w:pPr>
  </w:style>
  <w:style w:type="paragraph" w:customStyle="1" w:styleId="SectionTitle2">
    <w:name w:val="Section Title 2"/>
    <w:basedOn w:val="a"/>
    <w:rsid w:val="004C4036"/>
    <w:pPr>
      <w:numPr>
        <w:ilvl w:val="2"/>
        <w:numId w:val="1"/>
      </w:numPr>
    </w:pPr>
  </w:style>
  <w:style w:type="paragraph" w:styleId="a5">
    <w:name w:val="Balloon Text"/>
    <w:basedOn w:val="a"/>
    <w:semiHidden/>
    <w:rsid w:val="004C4036"/>
    <w:rPr>
      <w:rFonts w:ascii="Tahoma" w:hAnsi="Tahoma"/>
      <w:sz w:val="16"/>
      <w:szCs w:val="16"/>
    </w:rPr>
  </w:style>
  <w:style w:type="paragraph" w:customStyle="1" w:styleId="FieldData">
    <w:name w:val="Field Data"/>
    <w:basedOn w:val="3"/>
    <w:rsid w:val="004C4036"/>
    <w:pPr>
      <w:spacing w:before="220" w:line="220" w:lineRule="exact"/>
    </w:pPr>
  </w:style>
  <w:style w:type="paragraph" w:customStyle="1" w:styleId="FieldTitle">
    <w:name w:val="Field Title"/>
    <w:basedOn w:val="a"/>
    <w:rsid w:val="004C4036"/>
    <w:pPr>
      <w:spacing w:before="220" w:line="220" w:lineRule="exact"/>
    </w:pPr>
  </w:style>
  <w:style w:type="paragraph" w:styleId="a6">
    <w:name w:val="header"/>
    <w:basedOn w:val="a"/>
    <w:link w:val="a7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Spacer">
    <w:name w:val="Spacer"/>
    <w:basedOn w:val="a"/>
    <w:rsid w:val="004C4036"/>
    <w:pPr>
      <w:spacing w:after="210"/>
      <w:ind w:left="794"/>
    </w:pPr>
  </w:style>
  <w:style w:type="paragraph" w:customStyle="1" w:styleId="Confidential">
    <w:name w:val="Confidential"/>
    <w:basedOn w:val="a"/>
    <w:rsid w:val="004C4036"/>
    <w:pPr>
      <w:spacing w:line="240" w:lineRule="auto"/>
    </w:pPr>
    <w:rPr>
      <w:color w:val="808080"/>
      <w:sz w:val="16"/>
      <w:szCs w:val="16"/>
    </w:rPr>
  </w:style>
  <w:style w:type="paragraph" w:styleId="a8">
    <w:name w:val="footer"/>
    <w:basedOn w:val="a"/>
    <w:link w:val="a9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Page1Date">
    <w:name w:val="Page 1 Date"/>
    <w:basedOn w:val="Page1Heading"/>
    <w:rsid w:val="004C4036"/>
    <w:rPr>
      <w:b w:val="0"/>
    </w:rPr>
  </w:style>
  <w:style w:type="paragraph" w:customStyle="1" w:styleId="Page1Heading">
    <w:name w:val="Page 1 Heading"/>
    <w:basedOn w:val="a"/>
    <w:rsid w:val="004C4036"/>
    <w:pPr>
      <w:spacing w:line="240" w:lineRule="auto"/>
    </w:pPr>
    <w:rPr>
      <w:b/>
      <w:sz w:val="34"/>
    </w:rPr>
  </w:style>
  <w:style w:type="character" w:styleId="aa">
    <w:name w:val="Hyperlink"/>
    <w:uiPriority w:val="99"/>
    <w:rsid w:val="00711816"/>
    <w:rPr>
      <w:color w:val="0000FF"/>
      <w:u w:val="single"/>
    </w:rPr>
  </w:style>
  <w:style w:type="paragraph" w:customStyle="1" w:styleId="CellBullet">
    <w:name w:val="Cell Bullet"/>
    <w:basedOn w:val="a"/>
    <w:rsid w:val="004C4036"/>
    <w:pPr>
      <w:numPr>
        <w:numId w:val="2"/>
      </w:numPr>
    </w:pPr>
  </w:style>
  <w:style w:type="paragraph" w:styleId="ab">
    <w:name w:val="List Bullet"/>
    <w:basedOn w:val="a"/>
    <w:autoRedefine/>
    <w:rsid w:val="0095310A"/>
    <w:pPr>
      <w:tabs>
        <w:tab w:val="left" w:pos="0"/>
        <w:tab w:val="left" w:pos="993"/>
        <w:tab w:val="left" w:pos="1134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styleId="ac">
    <w:name w:val="Normal (Web)"/>
    <w:aliases w:val="Обычный (веб) Знак1,Обычный (веб) Знак Знак,Обычный (веб) Знак,Обычный (Web),Обычный (Web)1,Знак Знак3,Обычный (веб) Знак Знак Знак Знак,Знак4 Зна,Знак4,Знак4 Знак,Знак Знак Знак Знак Знак,Знак Знак6"/>
    <w:basedOn w:val="a"/>
    <w:uiPriority w:val="99"/>
    <w:qFormat/>
    <w:rsid w:val="000268F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C3DEF"/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rsid w:val="002C3DEF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2C3DEF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2C3DEF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2C3D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-11">
    <w:name w:val="Цветной список - Акцент 11"/>
    <w:basedOn w:val="a"/>
    <w:uiPriority w:val="34"/>
    <w:qFormat/>
    <w:rsid w:val="001C1B72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uiPriority w:val="99"/>
    <w:qFormat/>
    <w:rsid w:val="003C0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E76766"/>
    <w:pPr>
      <w:tabs>
        <w:tab w:val="left" w:pos="1134"/>
      </w:tabs>
      <w:spacing w:line="240" w:lineRule="auto"/>
      <w:jc w:val="center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rsid w:val="00E76766"/>
    <w:rPr>
      <w:sz w:val="28"/>
      <w:szCs w:val="28"/>
      <w:lang w:eastAsia="en-US"/>
    </w:rPr>
  </w:style>
  <w:style w:type="paragraph" w:customStyle="1" w:styleId="NESBullet1">
    <w:name w:val="NES Bullet 1"/>
    <w:basedOn w:val="a"/>
    <w:next w:val="NESNormal"/>
    <w:rsid w:val="003C0B86"/>
    <w:pPr>
      <w:widowControl/>
      <w:numPr>
        <w:numId w:val="4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</w:style>
  <w:style w:type="character" w:customStyle="1" w:styleId="apple-style-span">
    <w:name w:val="apple-style-span"/>
    <w:basedOn w:val="a0"/>
    <w:rsid w:val="003C0B86"/>
  </w:style>
  <w:style w:type="paragraph" w:customStyle="1" w:styleId="NESHeading2">
    <w:name w:val="NES Heading 2"/>
    <w:basedOn w:val="1"/>
    <w:next w:val="NESNormal"/>
    <w:link w:val="NESHeading2CharChar"/>
    <w:autoRedefine/>
    <w:rsid w:val="00B61097"/>
    <w:pPr>
      <w:numPr>
        <w:numId w:val="7"/>
      </w:numPr>
      <w:tabs>
        <w:tab w:val="left" w:pos="426"/>
        <w:tab w:val="left" w:pos="851"/>
      </w:tabs>
      <w:spacing w:after="0" w:line="276" w:lineRule="auto"/>
    </w:pPr>
    <w:rPr>
      <w:sz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CD5F96"/>
    <w:pPr>
      <w:tabs>
        <w:tab w:val="num" w:pos="0"/>
        <w:tab w:val="left" w:pos="720"/>
      </w:tabs>
      <w:spacing w:before="120" w:after="240"/>
      <w:ind w:left="454" w:hanging="454"/>
    </w:pPr>
    <w:rPr>
      <w:sz w:val="24"/>
    </w:rPr>
  </w:style>
  <w:style w:type="character" w:customStyle="1" w:styleId="NESHeading2CharChar">
    <w:name w:val="NES Heading 2 Char Char"/>
    <w:link w:val="NESHeading2"/>
    <w:rsid w:val="00B61097"/>
    <w:rPr>
      <w:rFonts w:ascii="Arial" w:hAnsi="Arial" w:cs="Arial"/>
      <w:b/>
      <w:sz w:val="24"/>
      <w:szCs w:val="24"/>
      <w:lang w:val="en-GB" w:eastAsia="en-US"/>
    </w:rPr>
  </w:style>
  <w:style w:type="character" w:customStyle="1" w:styleId="NESHeading3Char">
    <w:name w:val="NES Heading 3 Char"/>
    <w:link w:val="NESHeading3"/>
    <w:rsid w:val="00CD5F96"/>
    <w:rPr>
      <w:rFonts w:ascii="Arial" w:hAnsi="Arial"/>
      <w:b/>
      <w:sz w:val="24"/>
      <w:szCs w:val="24"/>
      <w:lang w:eastAsia="en-US"/>
    </w:rPr>
  </w:style>
  <w:style w:type="paragraph" w:customStyle="1" w:styleId="NESSec16Subject">
    <w:name w:val="NES Sec16 Subject"/>
    <w:basedOn w:val="a"/>
    <w:autoRedefine/>
    <w:rsid w:val="003D55D9"/>
    <w:pPr>
      <w:framePr w:hSpace="180" w:wrap="around" w:vAnchor="text" w:hAnchor="page" w:x="1385" w:y="-242"/>
      <w:tabs>
        <w:tab w:val="num" w:pos="0"/>
        <w:tab w:val="left" w:pos="720"/>
      </w:tabs>
      <w:spacing w:after="120" w:line="240" w:lineRule="auto"/>
      <w:outlineLvl w:val="1"/>
    </w:pPr>
    <w:rPr>
      <w:rFonts w:ascii="Times New Roman" w:hAnsi="Times New Roman"/>
      <w:b/>
      <w:sz w:val="24"/>
      <w:lang w:val="ru-RU"/>
    </w:rPr>
  </w:style>
  <w:style w:type="paragraph" w:customStyle="1" w:styleId="NESSec16Strand">
    <w:name w:val="NES Sec16 Strand"/>
    <w:basedOn w:val="NESSec16Subject"/>
    <w:autoRedefine/>
    <w:rsid w:val="00D61872"/>
    <w:pPr>
      <w:framePr w:wrap="around"/>
      <w:tabs>
        <w:tab w:val="clear" w:pos="0"/>
        <w:tab w:val="clear" w:pos="720"/>
      </w:tabs>
      <w:spacing w:before="240" w:after="240"/>
    </w:pPr>
  </w:style>
  <w:style w:type="paragraph" w:customStyle="1" w:styleId="NESTableText">
    <w:name w:val="NES Table Text"/>
    <w:basedOn w:val="a"/>
    <w:autoRedefine/>
    <w:uiPriority w:val="99"/>
    <w:rsid w:val="00AA2B01"/>
    <w:pPr>
      <w:spacing w:line="240" w:lineRule="auto"/>
      <w:ind w:left="-95"/>
    </w:pPr>
    <w:rPr>
      <w:rFonts w:ascii="Times New Roman" w:hAnsi="Times New Roman"/>
      <w:sz w:val="24"/>
      <w:lang w:val="ru-RU"/>
    </w:rPr>
  </w:style>
  <w:style w:type="paragraph" w:styleId="10">
    <w:name w:val="toc 1"/>
    <w:basedOn w:val="a"/>
    <w:next w:val="a"/>
    <w:autoRedefine/>
    <w:uiPriority w:val="39"/>
    <w:qFormat/>
    <w:rsid w:val="00BE5C45"/>
    <w:pPr>
      <w:tabs>
        <w:tab w:val="left" w:pos="480"/>
        <w:tab w:val="right" w:leader="dot" w:pos="9117"/>
      </w:tabs>
      <w:spacing w:line="240" w:lineRule="auto"/>
      <w:ind w:firstLine="567"/>
      <w:jc w:val="both"/>
    </w:pPr>
    <w:rPr>
      <w:rFonts w:ascii="Times New Roman" w:hAnsi="Times New Roman"/>
      <w:b/>
      <w:noProof/>
      <w:sz w:val="28"/>
      <w:szCs w:val="28"/>
      <w:lang w:val="ru-RU"/>
    </w:rPr>
  </w:style>
  <w:style w:type="paragraph" w:styleId="20">
    <w:name w:val="toc 2"/>
    <w:basedOn w:val="a"/>
    <w:next w:val="a"/>
    <w:autoRedefine/>
    <w:uiPriority w:val="39"/>
    <w:qFormat/>
    <w:rsid w:val="00E76766"/>
    <w:pPr>
      <w:tabs>
        <w:tab w:val="left" w:pos="1134"/>
      </w:tabs>
      <w:spacing w:line="240" w:lineRule="auto"/>
      <w:jc w:val="center"/>
      <w:outlineLvl w:val="0"/>
    </w:pPr>
    <w:rPr>
      <w:rFonts w:ascii="Times New Roman" w:hAnsi="Times New Roman"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1D6716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"/>
    <w:link w:val="HTML0"/>
    <w:rsid w:val="009E30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annotation text"/>
    <w:basedOn w:val="a"/>
    <w:link w:val="ae"/>
    <w:uiPriority w:val="99"/>
    <w:rsid w:val="0091178A"/>
    <w:rPr>
      <w:sz w:val="20"/>
      <w:szCs w:val="20"/>
    </w:rPr>
  </w:style>
  <w:style w:type="character" w:customStyle="1" w:styleId="HTML0">
    <w:name w:val="Стандартный HTML Знак"/>
    <w:link w:val="HTML"/>
    <w:rsid w:val="00A22379"/>
    <w:rPr>
      <w:rFonts w:ascii="Courier New" w:hAnsi="Courier New" w:cs="Courier New"/>
      <w:lang w:eastAsia="en-GB"/>
    </w:rPr>
  </w:style>
  <w:style w:type="paragraph" w:customStyle="1" w:styleId="-110">
    <w:name w:val="Цветная заливка - Акцент 11"/>
    <w:hidden/>
    <w:uiPriority w:val="99"/>
    <w:semiHidden/>
    <w:rsid w:val="00C17998"/>
    <w:rPr>
      <w:rFonts w:ascii="Arial" w:hAnsi="Arial"/>
      <w:sz w:val="22"/>
      <w:szCs w:val="24"/>
      <w:lang w:val="en-GB" w:eastAsia="en-US"/>
    </w:rPr>
  </w:style>
  <w:style w:type="character" w:customStyle="1" w:styleId="rrs">
    <w:name w:val="r_rs"/>
    <w:rsid w:val="00FC137D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"/>
    <w:rsid w:val="00182E4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rsid w:val="00362B42"/>
    <w:pPr>
      <w:ind w:left="714" w:hanging="357"/>
    </w:pPr>
    <w:rPr>
      <w:iCs/>
    </w:rPr>
  </w:style>
  <w:style w:type="character" w:customStyle="1" w:styleId="hps">
    <w:name w:val="hps"/>
    <w:rsid w:val="008B1AF8"/>
    <w:rPr>
      <w:rFonts w:cs="Times New Roman"/>
    </w:rPr>
  </w:style>
  <w:style w:type="character" w:customStyle="1" w:styleId="HTMLPreformattedChar">
    <w:name w:val="HTML Preformatted Char"/>
    <w:locked/>
    <w:rsid w:val="00362B42"/>
    <w:rPr>
      <w:rFonts w:ascii="Courier New" w:hAnsi="Courier New" w:cs="Courier New"/>
      <w:lang w:val="en-GB" w:eastAsia="en-GB"/>
    </w:rPr>
  </w:style>
  <w:style w:type="paragraph" w:customStyle="1" w:styleId="StyleStyleNESBullet110ptBefore3ptAfter3ptBefor">
    <w:name w:val="Style Style NES Bullet 1 + 10 pt Before:  3 pt After:  3 pt + Befor..."/>
    <w:basedOn w:val="a"/>
    <w:rsid w:val="002B62C1"/>
    <w:pPr>
      <w:widowControl/>
      <w:numPr>
        <w:numId w:val="6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rsid w:val="002F085C"/>
    <w:pPr>
      <w:spacing w:after="240" w:line="360" w:lineRule="auto"/>
    </w:pPr>
    <w:rPr>
      <w:color w:val="000000"/>
      <w:szCs w:val="20"/>
    </w:rPr>
  </w:style>
  <w:style w:type="character" w:customStyle="1" w:styleId="shorttext">
    <w:name w:val="short_text"/>
    <w:rsid w:val="002F085C"/>
    <w:rPr>
      <w:rFonts w:cs="Times New Roman"/>
    </w:rPr>
  </w:style>
  <w:style w:type="character" w:customStyle="1" w:styleId="1MaintextChar">
    <w:name w:val="1 Main text Char"/>
    <w:link w:val="1Maintext"/>
    <w:rsid w:val="002F085C"/>
    <w:rPr>
      <w:rFonts w:ascii="Arial" w:hAnsi="Arial"/>
      <w:color w:val="000000"/>
      <w:sz w:val="22"/>
      <w:lang w:val="en-GB" w:eastAsia="en-US" w:bidi="ar-SA"/>
    </w:rPr>
  </w:style>
  <w:style w:type="paragraph" w:customStyle="1" w:styleId="Style1MaintextAfter6pt">
    <w:name w:val="Style 1 Main text + After:  6 pt"/>
    <w:basedOn w:val="1Maintext"/>
    <w:rsid w:val="002F085C"/>
    <w:pPr>
      <w:spacing w:after="120"/>
    </w:pPr>
  </w:style>
  <w:style w:type="paragraph" w:customStyle="1" w:styleId="SoWBody">
    <w:name w:val="SoWBody"/>
    <w:rsid w:val="00503C0B"/>
    <w:pPr>
      <w:widowControl w:val="0"/>
      <w:spacing w:after="60" w:line="240" w:lineRule="exact"/>
    </w:pPr>
    <w:rPr>
      <w:rFonts w:ascii="Arial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basedOn w:val="a0"/>
    <w:rsid w:val="00503C0B"/>
  </w:style>
  <w:style w:type="character" w:styleId="af">
    <w:name w:val="annotation reference"/>
    <w:uiPriority w:val="99"/>
    <w:rsid w:val="00503C0B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503C0B"/>
    <w:rPr>
      <w:b/>
      <w:bCs/>
    </w:rPr>
  </w:style>
  <w:style w:type="character" w:customStyle="1" w:styleId="ae">
    <w:name w:val="Текст примечания Знак"/>
    <w:link w:val="ad"/>
    <w:uiPriority w:val="99"/>
    <w:rsid w:val="00503C0B"/>
    <w:rPr>
      <w:rFonts w:ascii="Arial" w:hAnsi="Arial"/>
    </w:rPr>
  </w:style>
  <w:style w:type="character" w:customStyle="1" w:styleId="af1">
    <w:name w:val="Тема примечания Знак"/>
    <w:link w:val="af0"/>
    <w:rsid w:val="00503C0B"/>
    <w:rPr>
      <w:rFonts w:ascii="Arial" w:hAnsi="Arial"/>
      <w:b/>
      <w:bCs/>
    </w:rPr>
  </w:style>
  <w:style w:type="paragraph" w:customStyle="1" w:styleId="-111">
    <w:name w:val="Цветной список - Акцент 111"/>
    <w:basedOn w:val="a"/>
    <w:uiPriority w:val="34"/>
    <w:qFormat/>
    <w:rsid w:val="0041527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-1110">
    <w:name w:val="Цветная заливка - Акцент 111"/>
    <w:hidden/>
    <w:uiPriority w:val="99"/>
    <w:semiHidden/>
    <w:rsid w:val="00415279"/>
    <w:rPr>
      <w:rFonts w:ascii="Arial" w:hAnsi="Arial"/>
      <w:sz w:val="22"/>
      <w:szCs w:val="24"/>
      <w:lang w:val="en-GB" w:eastAsia="en-US"/>
    </w:rPr>
  </w:style>
  <w:style w:type="paragraph" w:customStyle="1" w:styleId="11">
    <w:name w:val="Стиль1"/>
    <w:basedOn w:val="NESNormal"/>
    <w:link w:val="12"/>
    <w:qFormat/>
    <w:rsid w:val="00891411"/>
    <w:pPr>
      <w:ind w:firstLine="720"/>
    </w:pPr>
    <w:rPr>
      <w:iCs/>
      <w:color w:val="000000"/>
      <w:sz w:val="22"/>
      <w:szCs w:val="22"/>
    </w:rPr>
  </w:style>
  <w:style w:type="character" w:customStyle="1" w:styleId="12">
    <w:name w:val="Стиль1 Знак"/>
    <w:link w:val="11"/>
    <w:rsid w:val="00891411"/>
    <w:rPr>
      <w:iCs/>
      <w:color w:val="000000"/>
      <w:sz w:val="22"/>
      <w:szCs w:val="22"/>
      <w:lang w:eastAsia="en-US"/>
    </w:rPr>
  </w:style>
  <w:style w:type="paragraph" w:customStyle="1" w:styleId="13">
    <w:name w:val="Абзац списка1"/>
    <w:basedOn w:val="a"/>
    <w:qFormat/>
    <w:rsid w:val="009D05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af2">
    <w:name w:val="List Paragraph"/>
    <w:basedOn w:val="a"/>
    <w:link w:val="af3"/>
    <w:uiPriority w:val="34"/>
    <w:qFormat/>
    <w:rsid w:val="00852AA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135B7F"/>
    <w:pPr>
      <w:keepNext/>
      <w:spacing w:before="240" w:after="60" w:line="260" w:lineRule="exact"/>
      <w:ind w:left="0"/>
      <w:outlineLvl w:val="9"/>
    </w:pPr>
    <w:rPr>
      <w:rFonts w:ascii="Cambria" w:hAnsi="Cambria"/>
      <w:bCs/>
      <w:kern w:val="32"/>
      <w:sz w:val="32"/>
      <w:szCs w:val="32"/>
    </w:rPr>
  </w:style>
  <w:style w:type="character" w:styleId="af5">
    <w:name w:val="FollowedHyperlink"/>
    <w:uiPriority w:val="99"/>
    <w:semiHidden/>
    <w:unhideWhenUsed/>
    <w:rsid w:val="009814F8"/>
    <w:rPr>
      <w:color w:val="800080"/>
      <w:u w:val="single"/>
    </w:rPr>
  </w:style>
  <w:style w:type="character" w:customStyle="1" w:styleId="a9">
    <w:name w:val="Нижний колонтитул Знак"/>
    <w:link w:val="a8"/>
    <w:uiPriority w:val="99"/>
    <w:rsid w:val="00F8300E"/>
    <w:rPr>
      <w:rFonts w:ascii="Arial" w:hAnsi="Arial"/>
      <w:sz w:val="22"/>
      <w:szCs w:val="24"/>
      <w:lang w:val="en-GB" w:eastAsia="en-US"/>
    </w:rPr>
  </w:style>
  <w:style w:type="paragraph" w:styleId="af6">
    <w:name w:val="Revision"/>
    <w:hidden/>
    <w:uiPriority w:val="99"/>
    <w:semiHidden/>
    <w:rsid w:val="00F56E82"/>
    <w:rPr>
      <w:rFonts w:ascii="Arial" w:hAnsi="Arial"/>
      <w:sz w:val="22"/>
      <w:szCs w:val="24"/>
      <w:lang w:val="en-GB" w:eastAsia="en-US"/>
    </w:rPr>
  </w:style>
  <w:style w:type="character" w:customStyle="1" w:styleId="a7">
    <w:name w:val="Верхний колонтитул Знак"/>
    <w:link w:val="a6"/>
    <w:uiPriority w:val="99"/>
    <w:rsid w:val="000033EC"/>
    <w:rPr>
      <w:rFonts w:ascii="Arial" w:hAnsi="Arial"/>
      <w:sz w:val="22"/>
      <w:szCs w:val="24"/>
      <w:lang w:val="en-GB" w:eastAsia="en-US"/>
    </w:rPr>
  </w:style>
  <w:style w:type="character" w:customStyle="1" w:styleId="40">
    <w:name w:val="Заголовок 4 Знак"/>
    <w:link w:val="4"/>
    <w:uiPriority w:val="9"/>
    <w:rsid w:val="00EF4829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30">
    <w:name w:val="toc 3"/>
    <w:basedOn w:val="a"/>
    <w:next w:val="a"/>
    <w:autoRedefine/>
    <w:uiPriority w:val="39"/>
    <w:unhideWhenUsed/>
    <w:qFormat/>
    <w:rsid w:val="00024725"/>
    <w:pPr>
      <w:tabs>
        <w:tab w:val="right" w:leader="dot" w:pos="9628"/>
      </w:tabs>
      <w:spacing w:line="240" w:lineRule="auto"/>
    </w:pPr>
  </w:style>
  <w:style w:type="paragraph" w:customStyle="1" w:styleId="Tabletext">
    <w:name w:val="Table text"/>
    <w:basedOn w:val="a"/>
    <w:uiPriority w:val="99"/>
    <w:rsid w:val="00B56A2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NISHead1">
    <w:name w:val="NISHead1"/>
    <w:basedOn w:val="a"/>
    <w:uiPriority w:val="99"/>
    <w:rsid w:val="00B56A2E"/>
    <w:pPr>
      <w:suppressAutoHyphens/>
      <w:ind w:right="119"/>
    </w:pPr>
    <w:rPr>
      <w:rFonts w:cs="Arial"/>
      <w:b/>
      <w:bCs/>
      <w:color w:val="0065BD"/>
      <w:sz w:val="28"/>
      <w:szCs w:val="28"/>
      <w:lang w:eastAsia="ar-SA"/>
    </w:rPr>
  </w:style>
  <w:style w:type="paragraph" w:styleId="af7">
    <w:name w:val="No Spacing"/>
    <w:uiPriority w:val="1"/>
    <w:qFormat/>
    <w:rsid w:val="00B56A2E"/>
    <w:rPr>
      <w:rFonts w:ascii="Calibri" w:hAnsi="Calibri"/>
      <w:sz w:val="22"/>
      <w:szCs w:val="22"/>
    </w:rPr>
  </w:style>
  <w:style w:type="character" w:customStyle="1" w:styleId="af3">
    <w:name w:val="Абзац списка Знак"/>
    <w:link w:val="af2"/>
    <w:uiPriority w:val="34"/>
    <w:locked/>
    <w:rsid w:val="004664F3"/>
    <w:rPr>
      <w:rFonts w:ascii="Calibri" w:hAnsi="Calibri"/>
      <w:sz w:val="22"/>
      <w:szCs w:val="22"/>
    </w:rPr>
  </w:style>
  <w:style w:type="paragraph" w:styleId="af8">
    <w:name w:val="Body Text"/>
    <w:basedOn w:val="a"/>
    <w:link w:val="af9"/>
    <w:uiPriority w:val="1"/>
    <w:qFormat/>
    <w:rsid w:val="00884D5E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9">
    <w:name w:val="Основной текст Знак"/>
    <w:link w:val="af8"/>
    <w:rsid w:val="00884D5E"/>
    <w:rPr>
      <w:sz w:val="24"/>
      <w:szCs w:val="24"/>
      <w:lang w:val="en-US" w:eastAsia="en-US"/>
    </w:rPr>
  </w:style>
  <w:style w:type="paragraph" w:styleId="afa">
    <w:name w:val="Subtitle"/>
    <w:basedOn w:val="a"/>
    <w:next w:val="a"/>
    <w:link w:val="afb"/>
    <w:uiPriority w:val="11"/>
    <w:qFormat/>
    <w:rsid w:val="00771BDF"/>
    <w:pPr>
      <w:numPr>
        <w:ilvl w:val="1"/>
      </w:numPr>
    </w:pPr>
    <w:rPr>
      <w:rFonts w:ascii="Cambria" w:hAnsi="Cambria"/>
      <w:i/>
      <w:iCs/>
      <w:color w:val="4F81BD"/>
      <w:spacing w:val="15"/>
      <w:sz w:val="24"/>
    </w:rPr>
  </w:style>
  <w:style w:type="character" w:customStyle="1" w:styleId="afb">
    <w:name w:val="Подзаголовок Знак"/>
    <w:link w:val="afa"/>
    <w:uiPriority w:val="11"/>
    <w:rsid w:val="00771B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afc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0"/>
    <w:next w:val="a"/>
    <w:link w:val="afd"/>
    <w:qFormat/>
    <w:rsid w:val="00957D3C"/>
    <w:pPr>
      <w:spacing w:line="360" w:lineRule="auto"/>
      <w:ind w:left="567"/>
      <w:jc w:val="left"/>
    </w:pPr>
    <w:rPr>
      <w:bCs/>
      <w:kern w:val="28"/>
      <w:szCs w:val="32"/>
      <w:lang w:val="en-GB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c"/>
    <w:rsid w:val="00957D3C"/>
    <w:rPr>
      <w:b/>
      <w:bCs/>
      <w:kern w:val="28"/>
      <w:sz w:val="28"/>
      <w:szCs w:val="32"/>
      <w:lang w:val="en-GB" w:eastAsia="en-US"/>
    </w:rPr>
  </w:style>
  <w:style w:type="paragraph" w:customStyle="1" w:styleId="c11">
    <w:name w:val="c11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4">
    <w:name w:val="c4"/>
    <w:basedOn w:val="a0"/>
    <w:rsid w:val="00883F75"/>
  </w:style>
  <w:style w:type="paragraph" w:customStyle="1" w:styleId="c6">
    <w:name w:val="c6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50">
    <w:name w:val="c50"/>
    <w:basedOn w:val="a0"/>
    <w:rsid w:val="00883F75"/>
  </w:style>
  <w:style w:type="character" w:customStyle="1" w:styleId="c0">
    <w:name w:val="c0"/>
    <w:basedOn w:val="a0"/>
    <w:rsid w:val="00883F75"/>
  </w:style>
  <w:style w:type="character" w:customStyle="1" w:styleId="nesnormalChar0">
    <w:name w:val="nes normal Char"/>
    <w:link w:val="nesnormal0"/>
    <w:locked/>
    <w:rsid w:val="004D64A0"/>
    <w:rPr>
      <w:rFonts w:ascii="Arial" w:hAnsi="Arial"/>
      <w:szCs w:val="24"/>
    </w:rPr>
  </w:style>
  <w:style w:type="paragraph" w:customStyle="1" w:styleId="nesnormal0">
    <w:name w:val="nes normal"/>
    <w:basedOn w:val="a"/>
    <w:link w:val="nesnormalChar0"/>
    <w:rsid w:val="004D64A0"/>
    <w:pPr>
      <w:widowControl/>
      <w:spacing w:after="240" w:line="360" w:lineRule="auto"/>
    </w:pPr>
    <w:rPr>
      <w:sz w:val="20"/>
      <w:lang w:val="ru-RU" w:eastAsia="ru-RU"/>
    </w:rPr>
  </w:style>
  <w:style w:type="character" w:styleId="afe">
    <w:name w:val="Strong"/>
    <w:basedOn w:val="a0"/>
    <w:uiPriority w:val="22"/>
    <w:qFormat/>
    <w:rsid w:val="0080456C"/>
    <w:rPr>
      <w:b/>
      <w:bCs/>
    </w:rPr>
  </w:style>
  <w:style w:type="character" w:customStyle="1" w:styleId="22">
    <w:name w:val="Заголовок №2 (2)_"/>
    <w:basedOn w:val="a0"/>
    <w:link w:val="220"/>
    <w:rsid w:val="00B739A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210pt">
    <w:name w:val="Заголовок №2 (2) + 10 pt;Не полужирный"/>
    <w:basedOn w:val="22"/>
    <w:rsid w:val="00B739A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B739A3"/>
    <w:pPr>
      <w:shd w:val="clear" w:color="auto" w:fill="FFFFFF"/>
      <w:spacing w:before="420" w:after="120" w:line="250" w:lineRule="exact"/>
      <w:jc w:val="center"/>
      <w:outlineLvl w:val="1"/>
    </w:pPr>
    <w:rPr>
      <w:rFonts w:ascii="Arial Narrow" w:eastAsia="Arial Narrow" w:hAnsi="Arial Narrow" w:cs="Arial Narrow"/>
      <w:b/>
      <w:bCs/>
      <w:sz w:val="19"/>
      <w:szCs w:val="19"/>
      <w:lang w:val="ru-RU" w:eastAsia="ru-RU"/>
    </w:rPr>
  </w:style>
  <w:style w:type="character" w:customStyle="1" w:styleId="aff">
    <w:name w:val="Основной текст_"/>
    <w:basedOn w:val="a0"/>
    <w:link w:val="14"/>
    <w:rsid w:val="00B739A3"/>
    <w:rPr>
      <w:shd w:val="clear" w:color="auto" w:fill="FFFFFF"/>
    </w:rPr>
  </w:style>
  <w:style w:type="character" w:customStyle="1" w:styleId="BookmanOldStyle95pt">
    <w:name w:val="Основной текст + Bookman Old Style;9;5 pt"/>
    <w:basedOn w:val="aff"/>
    <w:rsid w:val="00B739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4">
    <w:name w:val="Основной текст1"/>
    <w:basedOn w:val="a"/>
    <w:link w:val="aff"/>
    <w:rsid w:val="00B739A3"/>
    <w:pPr>
      <w:shd w:val="clear" w:color="auto" w:fill="FFFFFF"/>
      <w:spacing w:before="120" w:line="245" w:lineRule="exact"/>
      <w:ind w:firstLine="360"/>
      <w:jc w:val="both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2ArialNarrow95pt">
    <w:name w:val="Основной текст (2) + Arial Narrow;9;5 pt;Полужирный"/>
    <w:basedOn w:val="a0"/>
    <w:rsid w:val="00290FD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BookmanOldStyle">
    <w:name w:val="Заголовок №2 (2) + Bookman Old Style;Не полужирный"/>
    <w:basedOn w:val="22"/>
    <w:rsid w:val="00D7324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locked/>
    <w:rsid w:val="00A44A3E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4A3E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 w:eastAsia="ru-RU"/>
    </w:rPr>
  </w:style>
  <w:style w:type="paragraph" w:customStyle="1" w:styleId="15">
    <w:name w:val="Без интервала1"/>
    <w:rsid w:val="0013545C"/>
    <w:rPr>
      <w:rFonts w:ascii="Calibri" w:hAnsi="Calibri"/>
      <w:sz w:val="22"/>
      <w:szCs w:val="22"/>
      <w:lang w:eastAsia="en-US"/>
    </w:rPr>
  </w:style>
  <w:style w:type="character" w:customStyle="1" w:styleId="BookmanOldStyle">
    <w:name w:val="Основной текст + Bookman Old Style"/>
    <w:aliases w:val="9,5 pt"/>
    <w:basedOn w:val="a0"/>
    <w:rsid w:val="008C4FE3"/>
    <w:rPr>
      <w:rFonts w:ascii="Bookman Old Style" w:eastAsia="Bookman Old Style" w:hAnsi="Bookman Old Style" w:cs="Bookman Old Style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A4"/>
    <w:pPr>
      <w:widowControl w:val="0"/>
      <w:spacing w:line="260" w:lineRule="exact"/>
    </w:pPr>
    <w:rPr>
      <w:rFonts w:ascii="Arial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qFormat/>
    <w:rsid w:val="0086246F"/>
    <w:pPr>
      <w:spacing w:after="200" w:line="240" w:lineRule="auto"/>
      <w:ind w:left="794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C4036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"/>
    <w:next w:val="a"/>
    <w:qFormat/>
    <w:rsid w:val="0086246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F48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2">
    <w:name w:val="Char Char2"/>
    <w:rsid w:val="004C4036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C4036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C4036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39"/>
    <w:rsid w:val="00CB4973"/>
    <w:pPr>
      <w:widowControl w:val="0"/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711816"/>
  </w:style>
  <w:style w:type="paragraph" w:customStyle="1" w:styleId="Indent">
    <w:name w:val="Indent"/>
    <w:basedOn w:val="a"/>
    <w:rsid w:val="004C4036"/>
    <w:pPr>
      <w:ind w:left="1004" w:hanging="720"/>
    </w:pPr>
  </w:style>
  <w:style w:type="paragraph" w:customStyle="1" w:styleId="SectionTitle">
    <w:name w:val="Section Title"/>
    <w:basedOn w:val="a"/>
    <w:next w:val="Indent"/>
    <w:rsid w:val="004C4036"/>
    <w:pPr>
      <w:numPr>
        <w:numId w:val="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rsid w:val="004C4036"/>
    <w:pPr>
      <w:numPr>
        <w:ilvl w:val="1"/>
        <w:numId w:val="1"/>
      </w:numPr>
    </w:pPr>
  </w:style>
  <w:style w:type="paragraph" w:customStyle="1" w:styleId="SectionTitle2">
    <w:name w:val="Section Title 2"/>
    <w:basedOn w:val="a"/>
    <w:rsid w:val="004C4036"/>
    <w:pPr>
      <w:numPr>
        <w:ilvl w:val="2"/>
        <w:numId w:val="1"/>
      </w:numPr>
    </w:pPr>
  </w:style>
  <w:style w:type="paragraph" w:styleId="a5">
    <w:name w:val="Balloon Text"/>
    <w:basedOn w:val="a"/>
    <w:semiHidden/>
    <w:rsid w:val="004C4036"/>
    <w:rPr>
      <w:rFonts w:ascii="Tahoma" w:hAnsi="Tahoma"/>
      <w:sz w:val="16"/>
      <w:szCs w:val="16"/>
    </w:rPr>
  </w:style>
  <w:style w:type="paragraph" w:customStyle="1" w:styleId="FieldData">
    <w:name w:val="Field Data"/>
    <w:basedOn w:val="3"/>
    <w:rsid w:val="004C4036"/>
    <w:pPr>
      <w:spacing w:before="220" w:line="220" w:lineRule="exact"/>
    </w:pPr>
  </w:style>
  <w:style w:type="paragraph" w:customStyle="1" w:styleId="FieldTitle">
    <w:name w:val="Field Title"/>
    <w:basedOn w:val="a"/>
    <w:rsid w:val="004C4036"/>
    <w:pPr>
      <w:spacing w:before="220" w:line="220" w:lineRule="exact"/>
    </w:pPr>
  </w:style>
  <w:style w:type="paragraph" w:styleId="a6">
    <w:name w:val="header"/>
    <w:basedOn w:val="a"/>
    <w:link w:val="a7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Spacer">
    <w:name w:val="Spacer"/>
    <w:basedOn w:val="a"/>
    <w:rsid w:val="004C4036"/>
    <w:pPr>
      <w:spacing w:after="210"/>
      <w:ind w:left="794"/>
    </w:pPr>
  </w:style>
  <w:style w:type="paragraph" w:customStyle="1" w:styleId="Confidential">
    <w:name w:val="Confidential"/>
    <w:basedOn w:val="a"/>
    <w:rsid w:val="004C4036"/>
    <w:pPr>
      <w:spacing w:line="240" w:lineRule="auto"/>
    </w:pPr>
    <w:rPr>
      <w:color w:val="808080"/>
      <w:sz w:val="16"/>
      <w:szCs w:val="16"/>
    </w:rPr>
  </w:style>
  <w:style w:type="paragraph" w:styleId="a8">
    <w:name w:val="footer"/>
    <w:basedOn w:val="a"/>
    <w:link w:val="a9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Page1Date">
    <w:name w:val="Page 1 Date"/>
    <w:basedOn w:val="Page1Heading"/>
    <w:rsid w:val="004C4036"/>
    <w:rPr>
      <w:b w:val="0"/>
    </w:rPr>
  </w:style>
  <w:style w:type="paragraph" w:customStyle="1" w:styleId="Page1Heading">
    <w:name w:val="Page 1 Heading"/>
    <w:basedOn w:val="a"/>
    <w:rsid w:val="004C4036"/>
    <w:pPr>
      <w:spacing w:line="240" w:lineRule="auto"/>
    </w:pPr>
    <w:rPr>
      <w:b/>
      <w:sz w:val="34"/>
    </w:rPr>
  </w:style>
  <w:style w:type="character" w:styleId="aa">
    <w:name w:val="Hyperlink"/>
    <w:uiPriority w:val="99"/>
    <w:rsid w:val="00711816"/>
    <w:rPr>
      <w:color w:val="0000FF"/>
      <w:u w:val="single"/>
    </w:rPr>
  </w:style>
  <w:style w:type="paragraph" w:customStyle="1" w:styleId="CellBullet">
    <w:name w:val="Cell Bullet"/>
    <w:basedOn w:val="a"/>
    <w:rsid w:val="004C4036"/>
    <w:pPr>
      <w:numPr>
        <w:numId w:val="2"/>
      </w:numPr>
    </w:pPr>
  </w:style>
  <w:style w:type="paragraph" w:styleId="ab">
    <w:name w:val="List Bullet"/>
    <w:basedOn w:val="a"/>
    <w:autoRedefine/>
    <w:rsid w:val="0095310A"/>
    <w:pPr>
      <w:tabs>
        <w:tab w:val="left" w:pos="0"/>
        <w:tab w:val="left" w:pos="993"/>
        <w:tab w:val="left" w:pos="1134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styleId="ac">
    <w:name w:val="Normal (Web)"/>
    <w:aliases w:val="Обычный (веб) Знак1,Обычный (веб) Знак Знак,Обычный (веб) Знак,Обычный (Web),Обычный (Web)1,Знак Знак3,Обычный (веб) Знак Знак Знак Знак,Знак4 Зна,Знак4,Знак4 Знак,Знак Знак Знак Знак Знак,Знак Знак6"/>
    <w:basedOn w:val="a"/>
    <w:uiPriority w:val="99"/>
    <w:qFormat/>
    <w:rsid w:val="000268F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C3DEF"/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rsid w:val="002C3DEF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2C3DEF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2C3DEF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2C3D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-11">
    <w:name w:val="Цветной список - Акцент 11"/>
    <w:basedOn w:val="a"/>
    <w:uiPriority w:val="34"/>
    <w:qFormat/>
    <w:rsid w:val="001C1B72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uiPriority w:val="99"/>
    <w:qFormat/>
    <w:rsid w:val="003C0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E76766"/>
    <w:pPr>
      <w:tabs>
        <w:tab w:val="left" w:pos="1134"/>
      </w:tabs>
      <w:spacing w:line="240" w:lineRule="auto"/>
      <w:jc w:val="center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rsid w:val="00E76766"/>
    <w:rPr>
      <w:sz w:val="28"/>
      <w:szCs w:val="28"/>
      <w:lang w:eastAsia="en-US"/>
    </w:rPr>
  </w:style>
  <w:style w:type="paragraph" w:customStyle="1" w:styleId="NESBullet1">
    <w:name w:val="NES Bullet 1"/>
    <w:basedOn w:val="a"/>
    <w:next w:val="NESNormal"/>
    <w:rsid w:val="003C0B86"/>
    <w:pPr>
      <w:widowControl/>
      <w:numPr>
        <w:numId w:val="4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</w:style>
  <w:style w:type="character" w:customStyle="1" w:styleId="apple-style-span">
    <w:name w:val="apple-style-span"/>
    <w:basedOn w:val="a0"/>
    <w:rsid w:val="003C0B86"/>
  </w:style>
  <w:style w:type="paragraph" w:customStyle="1" w:styleId="NESHeading2">
    <w:name w:val="NES Heading 2"/>
    <w:basedOn w:val="1"/>
    <w:next w:val="NESNormal"/>
    <w:link w:val="NESHeading2CharChar"/>
    <w:autoRedefine/>
    <w:rsid w:val="00B61097"/>
    <w:pPr>
      <w:numPr>
        <w:numId w:val="7"/>
      </w:numPr>
      <w:tabs>
        <w:tab w:val="left" w:pos="426"/>
        <w:tab w:val="left" w:pos="851"/>
      </w:tabs>
      <w:spacing w:after="0" w:line="276" w:lineRule="auto"/>
    </w:pPr>
    <w:rPr>
      <w:sz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CD5F96"/>
    <w:pPr>
      <w:tabs>
        <w:tab w:val="num" w:pos="0"/>
        <w:tab w:val="left" w:pos="720"/>
      </w:tabs>
      <w:spacing w:before="120" w:after="240"/>
      <w:ind w:left="454" w:hanging="454"/>
    </w:pPr>
    <w:rPr>
      <w:sz w:val="24"/>
    </w:rPr>
  </w:style>
  <w:style w:type="character" w:customStyle="1" w:styleId="NESHeading2CharChar">
    <w:name w:val="NES Heading 2 Char Char"/>
    <w:link w:val="NESHeading2"/>
    <w:rsid w:val="00B61097"/>
    <w:rPr>
      <w:rFonts w:ascii="Arial" w:hAnsi="Arial" w:cs="Arial"/>
      <w:b/>
      <w:sz w:val="24"/>
      <w:szCs w:val="24"/>
      <w:lang w:val="en-GB" w:eastAsia="en-US"/>
    </w:rPr>
  </w:style>
  <w:style w:type="character" w:customStyle="1" w:styleId="NESHeading3Char">
    <w:name w:val="NES Heading 3 Char"/>
    <w:link w:val="NESHeading3"/>
    <w:rsid w:val="00CD5F96"/>
    <w:rPr>
      <w:rFonts w:ascii="Arial" w:hAnsi="Arial"/>
      <w:b/>
      <w:sz w:val="24"/>
      <w:szCs w:val="24"/>
      <w:lang w:eastAsia="en-US"/>
    </w:rPr>
  </w:style>
  <w:style w:type="paragraph" w:customStyle="1" w:styleId="NESSec16Subject">
    <w:name w:val="NES Sec16 Subject"/>
    <w:basedOn w:val="a"/>
    <w:autoRedefine/>
    <w:rsid w:val="003D55D9"/>
    <w:pPr>
      <w:framePr w:hSpace="180" w:wrap="around" w:vAnchor="text" w:hAnchor="page" w:x="1385" w:y="-242"/>
      <w:tabs>
        <w:tab w:val="num" w:pos="0"/>
        <w:tab w:val="left" w:pos="720"/>
      </w:tabs>
      <w:spacing w:after="120" w:line="240" w:lineRule="auto"/>
      <w:outlineLvl w:val="1"/>
    </w:pPr>
    <w:rPr>
      <w:rFonts w:ascii="Times New Roman" w:hAnsi="Times New Roman"/>
      <w:b/>
      <w:sz w:val="24"/>
      <w:lang w:val="ru-RU"/>
    </w:rPr>
  </w:style>
  <w:style w:type="paragraph" w:customStyle="1" w:styleId="NESSec16Strand">
    <w:name w:val="NES Sec16 Strand"/>
    <w:basedOn w:val="NESSec16Subject"/>
    <w:autoRedefine/>
    <w:rsid w:val="00D61872"/>
    <w:pPr>
      <w:framePr w:wrap="around"/>
      <w:tabs>
        <w:tab w:val="clear" w:pos="0"/>
        <w:tab w:val="clear" w:pos="720"/>
      </w:tabs>
      <w:spacing w:before="240" w:after="240"/>
    </w:pPr>
  </w:style>
  <w:style w:type="paragraph" w:customStyle="1" w:styleId="NESTableText">
    <w:name w:val="NES Table Text"/>
    <w:basedOn w:val="a"/>
    <w:autoRedefine/>
    <w:uiPriority w:val="99"/>
    <w:rsid w:val="00AA2B01"/>
    <w:pPr>
      <w:spacing w:line="240" w:lineRule="auto"/>
      <w:ind w:left="-95"/>
    </w:pPr>
    <w:rPr>
      <w:rFonts w:ascii="Times New Roman" w:hAnsi="Times New Roman"/>
      <w:sz w:val="24"/>
      <w:lang w:val="ru-RU"/>
    </w:rPr>
  </w:style>
  <w:style w:type="paragraph" w:styleId="10">
    <w:name w:val="toc 1"/>
    <w:basedOn w:val="a"/>
    <w:next w:val="a"/>
    <w:autoRedefine/>
    <w:uiPriority w:val="39"/>
    <w:qFormat/>
    <w:rsid w:val="00BE5C45"/>
    <w:pPr>
      <w:tabs>
        <w:tab w:val="left" w:pos="480"/>
        <w:tab w:val="right" w:leader="dot" w:pos="9117"/>
      </w:tabs>
      <w:spacing w:line="240" w:lineRule="auto"/>
      <w:ind w:firstLine="567"/>
      <w:jc w:val="both"/>
    </w:pPr>
    <w:rPr>
      <w:rFonts w:ascii="Times New Roman" w:hAnsi="Times New Roman"/>
      <w:b/>
      <w:noProof/>
      <w:sz w:val="28"/>
      <w:szCs w:val="28"/>
      <w:lang w:val="ru-RU"/>
    </w:rPr>
  </w:style>
  <w:style w:type="paragraph" w:styleId="20">
    <w:name w:val="toc 2"/>
    <w:basedOn w:val="a"/>
    <w:next w:val="a"/>
    <w:autoRedefine/>
    <w:uiPriority w:val="39"/>
    <w:qFormat/>
    <w:rsid w:val="00E76766"/>
    <w:pPr>
      <w:tabs>
        <w:tab w:val="left" w:pos="1134"/>
      </w:tabs>
      <w:spacing w:line="240" w:lineRule="auto"/>
      <w:jc w:val="center"/>
      <w:outlineLvl w:val="0"/>
    </w:pPr>
    <w:rPr>
      <w:rFonts w:ascii="Times New Roman" w:hAnsi="Times New Roman"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1D6716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"/>
    <w:link w:val="HTML0"/>
    <w:rsid w:val="009E30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annotation text"/>
    <w:basedOn w:val="a"/>
    <w:link w:val="ae"/>
    <w:uiPriority w:val="99"/>
    <w:rsid w:val="0091178A"/>
    <w:rPr>
      <w:sz w:val="20"/>
      <w:szCs w:val="20"/>
    </w:rPr>
  </w:style>
  <w:style w:type="character" w:customStyle="1" w:styleId="HTML0">
    <w:name w:val="Стандартный HTML Знак"/>
    <w:link w:val="HTML"/>
    <w:rsid w:val="00A22379"/>
    <w:rPr>
      <w:rFonts w:ascii="Courier New" w:hAnsi="Courier New" w:cs="Courier New"/>
      <w:lang w:eastAsia="en-GB"/>
    </w:rPr>
  </w:style>
  <w:style w:type="paragraph" w:customStyle="1" w:styleId="-110">
    <w:name w:val="Цветная заливка - Акцент 11"/>
    <w:hidden/>
    <w:uiPriority w:val="99"/>
    <w:semiHidden/>
    <w:rsid w:val="00C17998"/>
    <w:rPr>
      <w:rFonts w:ascii="Arial" w:hAnsi="Arial"/>
      <w:sz w:val="22"/>
      <w:szCs w:val="24"/>
      <w:lang w:val="en-GB" w:eastAsia="en-US"/>
    </w:rPr>
  </w:style>
  <w:style w:type="character" w:customStyle="1" w:styleId="rrs">
    <w:name w:val="r_rs"/>
    <w:rsid w:val="00FC137D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"/>
    <w:rsid w:val="00182E4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rsid w:val="00362B42"/>
    <w:pPr>
      <w:ind w:left="714" w:hanging="357"/>
    </w:pPr>
    <w:rPr>
      <w:iCs/>
    </w:rPr>
  </w:style>
  <w:style w:type="character" w:customStyle="1" w:styleId="hps">
    <w:name w:val="hps"/>
    <w:rsid w:val="008B1AF8"/>
    <w:rPr>
      <w:rFonts w:cs="Times New Roman"/>
    </w:rPr>
  </w:style>
  <w:style w:type="character" w:customStyle="1" w:styleId="HTMLPreformattedChar">
    <w:name w:val="HTML Preformatted Char"/>
    <w:locked/>
    <w:rsid w:val="00362B42"/>
    <w:rPr>
      <w:rFonts w:ascii="Courier New" w:hAnsi="Courier New" w:cs="Courier New"/>
      <w:lang w:val="en-GB" w:eastAsia="en-GB"/>
    </w:rPr>
  </w:style>
  <w:style w:type="paragraph" w:customStyle="1" w:styleId="StyleStyleNESBullet110ptBefore3ptAfter3ptBefor">
    <w:name w:val="Style Style NES Bullet 1 + 10 pt Before:  3 pt After:  3 pt + Befor..."/>
    <w:basedOn w:val="a"/>
    <w:rsid w:val="002B62C1"/>
    <w:pPr>
      <w:widowControl/>
      <w:numPr>
        <w:numId w:val="6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rsid w:val="002F085C"/>
    <w:pPr>
      <w:spacing w:after="240" w:line="360" w:lineRule="auto"/>
    </w:pPr>
    <w:rPr>
      <w:color w:val="000000"/>
      <w:szCs w:val="20"/>
    </w:rPr>
  </w:style>
  <w:style w:type="character" w:customStyle="1" w:styleId="shorttext">
    <w:name w:val="short_text"/>
    <w:rsid w:val="002F085C"/>
    <w:rPr>
      <w:rFonts w:cs="Times New Roman"/>
    </w:rPr>
  </w:style>
  <w:style w:type="character" w:customStyle="1" w:styleId="1MaintextChar">
    <w:name w:val="1 Main text Char"/>
    <w:link w:val="1Maintext"/>
    <w:rsid w:val="002F085C"/>
    <w:rPr>
      <w:rFonts w:ascii="Arial" w:hAnsi="Arial"/>
      <w:color w:val="000000"/>
      <w:sz w:val="22"/>
      <w:lang w:val="en-GB" w:eastAsia="en-US" w:bidi="ar-SA"/>
    </w:rPr>
  </w:style>
  <w:style w:type="paragraph" w:customStyle="1" w:styleId="Style1MaintextAfter6pt">
    <w:name w:val="Style 1 Main text + After:  6 pt"/>
    <w:basedOn w:val="1Maintext"/>
    <w:rsid w:val="002F085C"/>
    <w:pPr>
      <w:spacing w:after="120"/>
    </w:pPr>
  </w:style>
  <w:style w:type="paragraph" w:customStyle="1" w:styleId="SoWBody">
    <w:name w:val="SoWBody"/>
    <w:rsid w:val="00503C0B"/>
    <w:pPr>
      <w:widowControl w:val="0"/>
      <w:spacing w:after="60" w:line="240" w:lineRule="exact"/>
    </w:pPr>
    <w:rPr>
      <w:rFonts w:ascii="Arial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basedOn w:val="a0"/>
    <w:rsid w:val="00503C0B"/>
  </w:style>
  <w:style w:type="character" w:styleId="af">
    <w:name w:val="annotation reference"/>
    <w:uiPriority w:val="99"/>
    <w:rsid w:val="00503C0B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503C0B"/>
    <w:rPr>
      <w:b/>
      <w:bCs/>
    </w:rPr>
  </w:style>
  <w:style w:type="character" w:customStyle="1" w:styleId="ae">
    <w:name w:val="Текст примечания Знак"/>
    <w:link w:val="ad"/>
    <w:uiPriority w:val="99"/>
    <w:rsid w:val="00503C0B"/>
    <w:rPr>
      <w:rFonts w:ascii="Arial" w:hAnsi="Arial"/>
    </w:rPr>
  </w:style>
  <w:style w:type="character" w:customStyle="1" w:styleId="af1">
    <w:name w:val="Тема примечания Знак"/>
    <w:link w:val="af0"/>
    <w:rsid w:val="00503C0B"/>
    <w:rPr>
      <w:rFonts w:ascii="Arial" w:hAnsi="Arial"/>
      <w:b/>
      <w:bCs/>
    </w:rPr>
  </w:style>
  <w:style w:type="paragraph" w:customStyle="1" w:styleId="-111">
    <w:name w:val="Цветной список - Акцент 111"/>
    <w:basedOn w:val="a"/>
    <w:uiPriority w:val="34"/>
    <w:qFormat/>
    <w:rsid w:val="0041527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-1110">
    <w:name w:val="Цветная заливка - Акцент 111"/>
    <w:hidden/>
    <w:uiPriority w:val="99"/>
    <w:semiHidden/>
    <w:rsid w:val="00415279"/>
    <w:rPr>
      <w:rFonts w:ascii="Arial" w:hAnsi="Arial"/>
      <w:sz w:val="22"/>
      <w:szCs w:val="24"/>
      <w:lang w:val="en-GB" w:eastAsia="en-US"/>
    </w:rPr>
  </w:style>
  <w:style w:type="paragraph" w:customStyle="1" w:styleId="11">
    <w:name w:val="Стиль1"/>
    <w:basedOn w:val="NESNormal"/>
    <w:link w:val="12"/>
    <w:qFormat/>
    <w:rsid w:val="00891411"/>
    <w:pPr>
      <w:ind w:firstLine="720"/>
    </w:pPr>
    <w:rPr>
      <w:iCs/>
      <w:color w:val="000000"/>
      <w:sz w:val="22"/>
      <w:szCs w:val="22"/>
    </w:rPr>
  </w:style>
  <w:style w:type="character" w:customStyle="1" w:styleId="12">
    <w:name w:val="Стиль1 Знак"/>
    <w:link w:val="11"/>
    <w:rsid w:val="00891411"/>
    <w:rPr>
      <w:iCs/>
      <w:color w:val="000000"/>
      <w:sz w:val="22"/>
      <w:szCs w:val="22"/>
      <w:lang w:eastAsia="en-US"/>
    </w:rPr>
  </w:style>
  <w:style w:type="paragraph" w:customStyle="1" w:styleId="13">
    <w:name w:val="Абзац списка1"/>
    <w:basedOn w:val="a"/>
    <w:qFormat/>
    <w:rsid w:val="009D05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af2">
    <w:name w:val="List Paragraph"/>
    <w:basedOn w:val="a"/>
    <w:link w:val="af3"/>
    <w:uiPriority w:val="34"/>
    <w:qFormat/>
    <w:rsid w:val="00852AA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135B7F"/>
    <w:pPr>
      <w:keepNext/>
      <w:spacing w:before="240" w:after="60" w:line="260" w:lineRule="exact"/>
      <w:ind w:left="0"/>
      <w:outlineLvl w:val="9"/>
    </w:pPr>
    <w:rPr>
      <w:rFonts w:ascii="Cambria" w:hAnsi="Cambria"/>
      <w:bCs/>
      <w:kern w:val="32"/>
      <w:sz w:val="32"/>
      <w:szCs w:val="32"/>
    </w:rPr>
  </w:style>
  <w:style w:type="character" w:styleId="af5">
    <w:name w:val="FollowedHyperlink"/>
    <w:uiPriority w:val="99"/>
    <w:semiHidden/>
    <w:unhideWhenUsed/>
    <w:rsid w:val="009814F8"/>
    <w:rPr>
      <w:color w:val="800080"/>
      <w:u w:val="single"/>
    </w:rPr>
  </w:style>
  <w:style w:type="character" w:customStyle="1" w:styleId="a9">
    <w:name w:val="Нижний колонтитул Знак"/>
    <w:link w:val="a8"/>
    <w:uiPriority w:val="99"/>
    <w:rsid w:val="00F8300E"/>
    <w:rPr>
      <w:rFonts w:ascii="Arial" w:hAnsi="Arial"/>
      <w:sz w:val="22"/>
      <w:szCs w:val="24"/>
      <w:lang w:val="en-GB" w:eastAsia="en-US"/>
    </w:rPr>
  </w:style>
  <w:style w:type="paragraph" w:styleId="af6">
    <w:name w:val="Revision"/>
    <w:hidden/>
    <w:uiPriority w:val="99"/>
    <w:semiHidden/>
    <w:rsid w:val="00F56E82"/>
    <w:rPr>
      <w:rFonts w:ascii="Arial" w:hAnsi="Arial"/>
      <w:sz w:val="22"/>
      <w:szCs w:val="24"/>
      <w:lang w:val="en-GB" w:eastAsia="en-US"/>
    </w:rPr>
  </w:style>
  <w:style w:type="character" w:customStyle="1" w:styleId="a7">
    <w:name w:val="Верхний колонтитул Знак"/>
    <w:link w:val="a6"/>
    <w:uiPriority w:val="99"/>
    <w:rsid w:val="000033EC"/>
    <w:rPr>
      <w:rFonts w:ascii="Arial" w:hAnsi="Arial"/>
      <w:sz w:val="22"/>
      <w:szCs w:val="24"/>
      <w:lang w:val="en-GB" w:eastAsia="en-US"/>
    </w:rPr>
  </w:style>
  <w:style w:type="character" w:customStyle="1" w:styleId="40">
    <w:name w:val="Заголовок 4 Знак"/>
    <w:link w:val="4"/>
    <w:uiPriority w:val="9"/>
    <w:rsid w:val="00EF4829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30">
    <w:name w:val="toc 3"/>
    <w:basedOn w:val="a"/>
    <w:next w:val="a"/>
    <w:autoRedefine/>
    <w:uiPriority w:val="39"/>
    <w:unhideWhenUsed/>
    <w:qFormat/>
    <w:rsid w:val="00024725"/>
    <w:pPr>
      <w:tabs>
        <w:tab w:val="right" w:leader="dot" w:pos="9628"/>
      </w:tabs>
      <w:spacing w:line="240" w:lineRule="auto"/>
    </w:pPr>
  </w:style>
  <w:style w:type="paragraph" w:customStyle="1" w:styleId="Tabletext">
    <w:name w:val="Table text"/>
    <w:basedOn w:val="a"/>
    <w:uiPriority w:val="99"/>
    <w:rsid w:val="00B56A2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NISHead1">
    <w:name w:val="NISHead1"/>
    <w:basedOn w:val="a"/>
    <w:uiPriority w:val="99"/>
    <w:rsid w:val="00B56A2E"/>
    <w:pPr>
      <w:suppressAutoHyphens/>
      <w:ind w:right="119"/>
    </w:pPr>
    <w:rPr>
      <w:rFonts w:cs="Arial"/>
      <w:b/>
      <w:bCs/>
      <w:color w:val="0065BD"/>
      <w:sz w:val="28"/>
      <w:szCs w:val="28"/>
      <w:lang w:eastAsia="ar-SA"/>
    </w:rPr>
  </w:style>
  <w:style w:type="paragraph" w:styleId="af7">
    <w:name w:val="No Spacing"/>
    <w:uiPriority w:val="1"/>
    <w:qFormat/>
    <w:rsid w:val="00B56A2E"/>
    <w:rPr>
      <w:rFonts w:ascii="Calibri" w:hAnsi="Calibri"/>
      <w:sz w:val="22"/>
      <w:szCs w:val="22"/>
    </w:rPr>
  </w:style>
  <w:style w:type="character" w:customStyle="1" w:styleId="af3">
    <w:name w:val="Абзац списка Знак"/>
    <w:link w:val="af2"/>
    <w:uiPriority w:val="34"/>
    <w:locked/>
    <w:rsid w:val="004664F3"/>
    <w:rPr>
      <w:rFonts w:ascii="Calibri" w:hAnsi="Calibri"/>
      <w:sz w:val="22"/>
      <w:szCs w:val="22"/>
    </w:rPr>
  </w:style>
  <w:style w:type="paragraph" w:styleId="af8">
    <w:name w:val="Body Text"/>
    <w:basedOn w:val="a"/>
    <w:link w:val="af9"/>
    <w:uiPriority w:val="1"/>
    <w:qFormat/>
    <w:rsid w:val="00884D5E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9">
    <w:name w:val="Основной текст Знак"/>
    <w:link w:val="af8"/>
    <w:rsid w:val="00884D5E"/>
    <w:rPr>
      <w:sz w:val="24"/>
      <w:szCs w:val="24"/>
      <w:lang w:val="en-US" w:eastAsia="en-US"/>
    </w:rPr>
  </w:style>
  <w:style w:type="paragraph" w:styleId="afa">
    <w:name w:val="Subtitle"/>
    <w:basedOn w:val="a"/>
    <w:next w:val="a"/>
    <w:link w:val="afb"/>
    <w:uiPriority w:val="11"/>
    <w:qFormat/>
    <w:rsid w:val="00771BDF"/>
    <w:pPr>
      <w:numPr>
        <w:ilvl w:val="1"/>
      </w:numPr>
    </w:pPr>
    <w:rPr>
      <w:rFonts w:ascii="Cambria" w:hAnsi="Cambria"/>
      <w:i/>
      <w:iCs/>
      <w:color w:val="4F81BD"/>
      <w:spacing w:val="15"/>
      <w:sz w:val="24"/>
    </w:rPr>
  </w:style>
  <w:style w:type="character" w:customStyle="1" w:styleId="afb">
    <w:name w:val="Подзаголовок Знак"/>
    <w:link w:val="afa"/>
    <w:uiPriority w:val="11"/>
    <w:rsid w:val="00771B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afc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0"/>
    <w:next w:val="a"/>
    <w:link w:val="afd"/>
    <w:qFormat/>
    <w:rsid w:val="00957D3C"/>
    <w:pPr>
      <w:spacing w:line="360" w:lineRule="auto"/>
      <w:ind w:left="567"/>
      <w:jc w:val="left"/>
    </w:pPr>
    <w:rPr>
      <w:bCs/>
      <w:kern w:val="28"/>
      <w:szCs w:val="32"/>
      <w:lang w:val="en-GB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c"/>
    <w:rsid w:val="00957D3C"/>
    <w:rPr>
      <w:b/>
      <w:bCs/>
      <w:kern w:val="28"/>
      <w:sz w:val="28"/>
      <w:szCs w:val="32"/>
      <w:lang w:val="en-GB" w:eastAsia="en-US"/>
    </w:rPr>
  </w:style>
  <w:style w:type="paragraph" w:customStyle="1" w:styleId="c11">
    <w:name w:val="c11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4">
    <w:name w:val="c4"/>
    <w:basedOn w:val="a0"/>
    <w:rsid w:val="00883F75"/>
  </w:style>
  <w:style w:type="paragraph" w:customStyle="1" w:styleId="c6">
    <w:name w:val="c6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50">
    <w:name w:val="c50"/>
    <w:basedOn w:val="a0"/>
    <w:rsid w:val="00883F75"/>
  </w:style>
  <w:style w:type="character" w:customStyle="1" w:styleId="c0">
    <w:name w:val="c0"/>
    <w:basedOn w:val="a0"/>
    <w:rsid w:val="00883F75"/>
  </w:style>
  <w:style w:type="character" w:customStyle="1" w:styleId="nesnormalChar0">
    <w:name w:val="nes normal Char"/>
    <w:link w:val="nesnormal0"/>
    <w:locked/>
    <w:rsid w:val="004D64A0"/>
    <w:rPr>
      <w:rFonts w:ascii="Arial" w:hAnsi="Arial"/>
      <w:szCs w:val="24"/>
    </w:rPr>
  </w:style>
  <w:style w:type="paragraph" w:customStyle="1" w:styleId="nesnormal0">
    <w:name w:val="nes normal"/>
    <w:basedOn w:val="a"/>
    <w:link w:val="nesnormalChar0"/>
    <w:rsid w:val="004D64A0"/>
    <w:pPr>
      <w:widowControl/>
      <w:spacing w:after="240" w:line="360" w:lineRule="auto"/>
    </w:pPr>
    <w:rPr>
      <w:sz w:val="20"/>
      <w:lang w:val="ru-RU" w:eastAsia="ru-RU"/>
    </w:rPr>
  </w:style>
  <w:style w:type="character" w:styleId="afe">
    <w:name w:val="Strong"/>
    <w:basedOn w:val="a0"/>
    <w:uiPriority w:val="22"/>
    <w:qFormat/>
    <w:rsid w:val="0080456C"/>
    <w:rPr>
      <w:b/>
      <w:bCs/>
    </w:rPr>
  </w:style>
  <w:style w:type="character" w:customStyle="1" w:styleId="22">
    <w:name w:val="Заголовок №2 (2)_"/>
    <w:basedOn w:val="a0"/>
    <w:link w:val="220"/>
    <w:rsid w:val="00B739A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210pt">
    <w:name w:val="Заголовок №2 (2) + 10 pt;Не полужирный"/>
    <w:basedOn w:val="22"/>
    <w:rsid w:val="00B739A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B739A3"/>
    <w:pPr>
      <w:shd w:val="clear" w:color="auto" w:fill="FFFFFF"/>
      <w:spacing w:before="420" w:after="120" w:line="250" w:lineRule="exact"/>
      <w:jc w:val="center"/>
      <w:outlineLvl w:val="1"/>
    </w:pPr>
    <w:rPr>
      <w:rFonts w:ascii="Arial Narrow" w:eastAsia="Arial Narrow" w:hAnsi="Arial Narrow" w:cs="Arial Narrow"/>
      <w:b/>
      <w:bCs/>
      <w:sz w:val="19"/>
      <w:szCs w:val="19"/>
      <w:lang w:val="ru-RU" w:eastAsia="ru-RU"/>
    </w:rPr>
  </w:style>
  <w:style w:type="character" w:customStyle="1" w:styleId="aff">
    <w:name w:val="Основной текст_"/>
    <w:basedOn w:val="a0"/>
    <w:link w:val="14"/>
    <w:rsid w:val="00B739A3"/>
    <w:rPr>
      <w:shd w:val="clear" w:color="auto" w:fill="FFFFFF"/>
    </w:rPr>
  </w:style>
  <w:style w:type="character" w:customStyle="1" w:styleId="BookmanOldStyle95pt">
    <w:name w:val="Основной текст + Bookman Old Style;9;5 pt"/>
    <w:basedOn w:val="aff"/>
    <w:rsid w:val="00B739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4">
    <w:name w:val="Основной текст1"/>
    <w:basedOn w:val="a"/>
    <w:link w:val="aff"/>
    <w:rsid w:val="00B739A3"/>
    <w:pPr>
      <w:shd w:val="clear" w:color="auto" w:fill="FFFFFF"/>
      <w:spacing w:before="120" w:line="245" w:lineRule="exact"/>
      <w:ind w:firstLine="360"/>
      <w:jc w:val="both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2ArialNarrow95pt">
    <w:name w:val="Основной текст (2) + Arial Narrow;9;5 pt;Полужирный"/>
    <w:basedOn w:val="a0"/>
    <w:rsid w:val="00290FD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BookmanOldStyle">
    <w:name w:val="Заголовок №2 (2) + Bookman Old Style;Не полужирный"/>
    <w:basedOn w:val="22"/>
    <w:rsid w:val="00D7324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locked/>
    <w:rsid w:val="00A44A3E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4A3E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 w:eastAsia="ru-RU"/>
    </w:rPr>
  </w:style>
  <w:style w:type="paragraph" w:customStyle="1" w:styleId="15">
    <w:name w:val="Без интервала1"/>
    <w:rsid w:val="0013545C"/>
    <w:rPr>
      <w:rFonts w:ascii="Calibri" w:hAnsi="Calibri"/>
      <w:sz w:val="22"/>
      <w:szCs w:val="22"/>
      <w:lang w:eastAsia="en-US"/>
    </w:rPr>
  </w:style>
  <w:style w:type="character" w:customStyle="1" w:styleId="BookmanOldStyle">
    <w:name w:val="Основной текст + Bookman Old Style"/>
    <w:aliases w:val="9,5 pt"/>
    <w:basedOn w:val="a0"/>
    <w:rsid w:val="008C4FE3"/>
    <w:rPr>
      <w:rFonts w:ascii="Bookman Old Style" w:eastAsia="Bookman Old Style" w:hAnsi="Bookman Old Style" w:cs="Bookman Old Style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vinc\Local%20Settings\Temporary%20Internet%20Files\OLKD6\Proposal%20cover%20-%20for%20Sara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4010B-F35C-48EA-93FA-104A77C5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Proposal cover - for Sarah</Template>
  <TotalTime>356</TotalTime>
  <Pages>20</Pages>
  <Words>5513</Words>
  <Characters>31429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minutes  Meeting title, typeset in Arial 12 point   Date Venue time  Participants Name Surname</vt:lpstr>
    </vt:vector>
  </TitlesOfParts>
  <Company>Microsoft</Company>
  <LinksUpToDate>false</LinksUpToDate>
  <CharactersWithSpaces>36869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 Meeting title, typeset in Arial 12 point   Date Venue time  Participants Name Surname</dc:title>
  <dc:creator>gavinc</dc:creator>
  <cp:lastModifiedBy>Шадырова Айжан</cp:lastModifiedBy>
  <cp:revision>40</cp:revision>
  <cp:lastPrinted>2018-05-21T03:24:00Z</cp:lastPrinted>
  <dcterms:created xsi:type="dcterms:W3CDTF">2018-06-12T10:17:00Z</dcterms:created>
  <dcterms:modified xsi:type="dcterms:W3CDTF">2018-10-02T11:59:00Z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740203568</vt:i4>
  </property>
</Properties>
</file>